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28747" w14:textId="3AEF1093" w:rsidR="00C30C26" w:rsidRPr="00E16CE4" w:rsidRDefault="00C30C26" w:rsidP="001F709F">
      <w:pPr>
        <w:jc w:val="center"/>
        <w:rPr>
          <w:rFonts w:ascii="Arial" w:hAnsi="Arial" w:cs="Arial"/>
          <w:b/>
        </w:rPr>
      </w:pPr>
      <w:r w:rsidRPr="00E16CE4">
        <w:rPr>
          <w:rFonts w:ascii="Arial" w:hAnsi="Arial" w:cs="Arial"/>
          <w:b/>
        </w:rPr>
        <w:t>FINANČNO ZAVAROVANJE ZA DOBRO IZVEDBO POGODBENIH OBVEZNOSTI</w:t>
      </w:r>
    </w:p>
    <w:p w14:paraId="460AB234" w14:textId="77777777" w:rsidR="001F709F" w:rsidRDefault="001F709F" w:rsidP="001F709F">
      <w:pPr>
        <w:rPr>
          <w:rFonts w:ascii="Arial" w:hAnsi="Arial" w:cs="Arial"/>
          <w:b/>
        </w:rPr>
      </w:pPr>
    </w:p>
    <w:p w14:paraId="3A169358" w14:textId="0656A721" w:rsidR="001F57FE" w:rsidRPr="00E16CE4" w:rsidRDefault="001F57FE" w:rsidP="001F57FE">
      <w:pPr>
        <w:jc w:val="center"/>
        <w:rPr>
          <w:rFonts w:ascii="Arial" w:hAnsi="Arial" w:cs="Arial"/>
          <w:b/>
        </w:rPr>
      </w:pPr>
      <w:r>
        <w:rPr>
          <w:rFonts w:ascii="Arial" w:hAnsi="Arial" w:cs="Arial"/>
          <w:b/>
        </w:rPr>
        <w:t xml:space="preserve">za sklop št. ________________ </w:t>
      </w:r>
      <w:r w:rsidRPr="001F57FE">
        <w:rPr>
          <w:rFonts w:ascii="Arial" w:hAnsi="Arial" w:cs="Arial"/>
          <w:bCs/>
        </w:rPr>
        <w:t>(vpisati št. sklopa)</w:t>
      </w:r>
    </w:p>
    <w:p w14:paraId="10D58BF3" w14:textId="77777777" w:rsidR="001B5DAD" w:rsidRPr="00E16CE4" w:rsidRDefault="001B5DAD" w:rsidP="001F709F">
      <w:pPr>
        <w:rPr>
          <w:rFonts w:ascii="Arial" w:hAnsi="Arial" w:cs="Arial"/>
        </w:rPr>
      </w:pPr>
    </w:p>
    <w:p w14:paraId="196E2D05" w14:textId="77777777" w:rsidR="001F57FE" w:rsidRDefault="001F57FE" w:rsidP="001F709F">
      <w:pPr>
        <w:rPr>
          <w:rFonts w:ascii="Arial" w:hAnsi="Arial" w:cs="Arial"/>
        </w:rPr>
      </w:pPr>
    </w:p>
    <w:p w14:paraId="5E19416F" w14:textId="455643A7" w:rsidR="001B5DAD" w:rsidRPr="00E16CE4" w:rsidRDefault="001B5DAD" w:rsidP="001F709F">
      <w:pPr>
        <w:rPr>
          <w:rFonts w:ascii="Arial" w:hAnsi="Arial" w:cs="Arial"/>
        </w:rPr>
      </w:pPr>
      <w:r w:rsidRPr="00E16CE4">
        <w:rPr>
          <w:rFonts w:ascii="Arial" w:hAnsi="Arial" w:cs="Arial"/>
        </w:rPr>
        <w:t>__________________</w:t>
      </w:r>
      <w:r w:rsidR="000359B7" w:rsidRPr="00E16CE4">
        <w:rPr>
          <w:rFonts w:ascii="Arial" w:hAnsi="Arial" w:cs="Arial"/>
        </w:rPr>
        <w:t>________________________</w:t>
      </w:r>
      <w:r w:rsidR="00857FF5" w:rsidRPr="00E16CE4">
        <w:rPr>
          <w:rFonts w:ascii="Arial" w:hAnsi="Arial" w:cs="Arial"/>
        </w:rPr>
        <w:t>________</w:t>
      </w:r>
      <w:r w:rsidR="000359B7" w:rsidRPr="00E16CE4">
        <w:rPr>
          <w:rFonts w:ascii="Arial" w:hAnsi="Arial" w:cs="Arial"/>
        </w:rPr>
        <w:t>_________________</w:t>
      </w:r>
      <w:r w:rsidRPr="00E16CE4">
        <w:rPr>
          <w:rFonts w:ascii="Arial" w:hAnsi="Arial" w:cs="Arial"/>
        </w:rPr>
        <w:t>______________</w:t>
      </w:r>
    </w:p>
    <w:p w14:paraId="190ECCBE" w14:textId="77777777" w:rsidR="00AC6E92" w:rsidRPr="00E16CE4" w:rsidRDefault="00AC6E92" w:rsidP="00AC6E92">
      <w:pPr>
        <w:rPr>
          <w:rFonts w:ascii="Arial" w:hAnsi="Arial" w:cs="Arial"/>
        </w:rPr>
      </w:pPr>
      <w:r w:rsidRPr="00E16CE4">
        <w:rPr>
          <w:rFonts w:ascii="Arial" w:hAnsi="Arial" w:cs="Arial"/>
        </w:rPr>
        <w:t>(naziv in sedež izdajatelja menice / ponudnik v javnem naročilu)</w:t>
      </w:r>
    </w:p>
    <w:p w14:paraId="7FBFAA3A" w14:textId="77777777" w:rsidR="001F709F" w:rsidRPr="00E16CE4" w:rsidRDefault="001F709F" w:rsidP="001F709F">
      <w:pPr>
        <w:rPr>
          <w:rFonts w:ascii="Arial" w:hAnsi="Arial" w:cs="Arial"/>
        </w:rPr>
      </w:pPr>
    </w:p>
    <w:p w14:paraId="5E8A3128" w14:textId="77777777" w:rsidR="000359B7" w:rsidRPr="00E16CE4" w:rsidRDefault="000359B7" w:rsidP="001F709F">
      <w:pPr>
        <w:rPr>
          <w:rFonts w:ascii="Arial" w:hAnsi="Arial" w:cs="Arial"/>
        </w:rPr>
      </w:pPr>
    </w:p>
    <w:p w14:paraId="11320238" w14:textId="77777777" w:rsidR="000359B7" w:rsidRPr="00E16CE4" w:rsidRDefault="000359B7" w:rsidP="001F709F">
      <w:pPr>
        <w:rPr>
          <w:rFonts w:ascii="Arial" w:hAnsi="Arial" w:cs="Arial"/>
        </w:rPr>
      </w:pPr>
    </w:p>
    <w:p w14:paraId="76F25D3E" w14:textId="44C4957D" w:rsidR="001F709F" w:rsidRPr="00E16CE4" w:rsidRDefault="001F709F" w:rsidP="001F709F">
      <w:pPr>
        <w:rPr>
          <w:rFonts w:ascii="Arial" w:hAnsi="Arial" w:cs="Arial"/>
        </w:rPr>
      </w:pPr>
      <w:r w:rsidRPr="00E16CE4">
        <w:rPr>
          <w:rFonts w:ascii="Arial" w:hAnsi="Arial" w:cs="Arial"/>
        </w:rPr>
        <w:t>_____________________________________________</w:t>
      </w:r>
    </w:p>
    <w:p w14:paraId="636F8151" w14:textId="77777777" w:rsidR="00AC6E92" w:rsidRPr="00E16CE4" w:rsidRDefault="00AC6E92" w:rsidP="00AC6E92">
      <w:pPr>
        <w:rPr>
          <w:rFonts w:ascii="Arial" w:hAnsi="Arial" w:cs="Arial"/>
        </w:rPr>
      </w:pPr>
      <w:r w:rsidRPr="00E16CE4">
        <w:rPr>
          <w:rFonts w:ascii="Arial" w:hAnsi="Arial" w:cs="Arial"/>
        </w:rPr>
        <w:t xml:space="preserve">(zakoniti zastopnik (izdajatelj menice)): </w:t>
      </w:r>
    </w:p>
    <w:p w14:paraId="4AEFFC33" w14:textId="77777777" w:rsidR="001F709F" w:rsidRPr="00E16CE4" w:rsidRDefault="001F709F" w:rsidP="001F709F">
      <w:pPr>
        <w:rPr>
          <w:rFonts w:ascii="Arial" w:hAnsi="Arial" w:cs="Arial"/>
          <w:color w:val="EE0000"/>
        </w:rPr>
      </w:pPr>
    </w:p>
    <w:p w14:paraId="4987F578" w14:textId="77777777" w:rsidR="001E732D" w:rsidRPr="00E16CE4" w:rsidRDefault="001E732D" w:rsidP="001F709F">
      <w:pPr>
        <w:rPr>
          <w:rFonts w:ascii="Arial" w:hAnsi="Arial" w:cs="Arial"/>
          <w:b/>
          <w:color w:val="EE0000"/>
        </w:rPr>
      </w:pPr>
    </w:p>
    <w:p w14:paraId="4AF3A943" w14:textId="77777777" w:rsidR="001E732D" w:rsidRPr="00E16CE4" w:rsidRDefault="001E732D" w:rsidP="001F709F">
      <w:pPr>
        <w:rPr>
          <w:rFonts w:ascii="Arial" w:hAnsi="Arial" w:cs="Arial"/>
          <w:b/>
        </w:rPr>
      </w:pPr>
    </w:p>
    <w:p w14:paraId="4EA10DAB" w14:textId="77777777" w:rsidR="001F709F" w:rsidRPr="00E16CE4" w:rsidRDefault="001F709F" w:rsidP="00C30C26">
      <w:pPr>
        <w:jc w:val="center"/>
        <w:rPr>
          <w:rFonts w:ascii="Arial" w:hAnsi="Arial" w:cs="Arial"/>
          <w:b/>
        </w:rPr>
      </w:pPr>
    </w:p>
    <w:p w14:paraId="045C6D10" w14:textId="1990AB9E" w:rsidR="00C30C26" w:rsidRPr="00E16CE4" w:rsidRDefault="00C30C26" w:rsidP="00C30C26">
      <w:pPr>
        <w:jc w:val="center"/>
        <w:rPr>
          <w:rFonts w:ascii="Arial" w:hAnsi="Arial" w:cs="Arial"/>
          <w:b/>
        </w:rPr>
      </w:pPr>
      <w:r w:rsidRPr="00E16CE4">
        <w:rPr>
          <w:rFonts w:ascii="Arial" w:hAnsi="Arial" w:cs="Arial"/>
          <w:b/>
        </w:rPr>
        <w:t xml:space="preserve">MENIČNA IZJAVA </w:t>
      </w:r>
      <w:r w:rsidR="001F709F" w:rsidRPr="00E16CE4">
        <w:rPr>
          <w:rFonts w:ascii="Arial" w:hAnsi="Arial" w:cs="Arial"/>
          <w:b/>
        </w:rPr>
        <w:t xml:space="preserve">IN NALOG ZA PLAČILO MENICE – za dobro izvedbo pogodbenih obveznosti </w:t>
      </w:r>
    </w:p>
    <w:p w14:paraId="12BBB2B7" w14:textId="77777777" w:rsidR="00656779" w:rsidRPr="00E16CE4" w:rsidRDefault="00656779" w:rsidP="00656779">
      <w:pPr>
        <w:rPr>
          <w:rFonts w:ascii="Arial" w:hAnsi="Arial" w:cs="Arial"/>
          <w:b/>
        </w:rPr>
      </w:pPr>
    </w:p>
    <w:p w14:paraId="68D0B01D" w14:textId="46A2F212" w:rsidR="00C30C26" w:rsidRPr="00E16CE4" w:rsidRDefault="00F00F72" w:rsidP="00F00F72">
      <w:pPr>
        <w:pStyle w:val="Odstavekseznama"/>
        <w:numPr>
          <w:ilvl w:val="0"/>
          <w:numId w:val="41"/>
        </w:numPr>
        <w:rPr>
          <w:rFonts w:ascii="Arial" w:hAnsi="Arial" w:cs="Arial"/>
          <w:b/>
          <w:bCs/>
        </w:rPr>
      </w:pPr>
      <w:r w:rsidRPr="00E16CE4">
        <w:rPr>
          <w:rFonts w:ascii="Arial" w:hAnsi="Arial" w:cs="Arial"/>
          <w:b/>
          <w:bCs/>
        </w:rPr>
        <w:t>MENIČNA IZJAVA</w:t>
      </w:r>
    </w:p>
    <w:p w14:paraId="3F74F3EB" w14:textId="77777777" w:rsidR="002241BD" w:rsidRPr="00E16CE4" w:rsidRDefault="002241BD" w:rsidP="002241BD">
      <w:pPr>
        <w:rPr>
          <w:rFonts w:ascii="Arial" w:hAnsi="Arial" w:cs="Arial"/>
        </w:rPr>
      </w:pPr>
    </w:p>
    <w:p w14:paraId="315A7A6B" w14:textId="26B008A1" w:rsidR="001E732D" w:rsidRDefault="001E732D" w:rsidP="002241BD">
      <w:pPr>
        <w:rPr>
          <w:rFonts w:ascii="Arial" w:hAnsi="Arial" w:cs="Arial"/>
        </w:rPr>
      </w:pPr>
      <w:r w:rsidRPr="00E16CE4">
        <w:rPr>
          <w:rFonts w:ascii="Arial" w:hAnsi="Arial" w:cs="Arial"/>
        </w:rPr>
        <w:t xml:space="preserve">Na podlagi </w:t>
      </w:r>
      <w:r w:rsidR="00A04AA2" w:rsidRPr="00B60BC6">
        <w:rPr>
          <w:rFonts w:ascii="Arial" w:hAnsi="Arial" w:cs="Arial"/>
          <w:color w:val="000000" w:themeColor="text1"/>
        </w:rPr>
        <w:t>okvirnega sporazuma</w:t>
      </w:r>
      <w:r w:rsidR="00B60BC6">
        <w:rPr>
          <w:rFonts w:ascii="Arial" w:hAnsi="Arial" w:cs="Arial"/>
          <w:color w:val="000000" w:themeColor="text1"/>
        </w:rPr>
        <w:t xml:space="preserve"> št. ______/2026, sklenjenega </w:t>
      </w:r>
      <w:r w:rsidRPr="00B60BC6">
        <w:rPr>
          <w:rFonts w:ascii="Arial" w:hAnsi="Arial" w:cs="Arial"/>
        </w:rPr>
        <w:t>med JAVNIM PODJETJEM KOMUNALA SLOVENJ</w:t>
      </w:r>
      <w:r w:rsidRPr="00E16CE4">
        <w:rPr>
          <w:rFonts w:ascii="Arial" w:hAnsi="Arial" w:cs="Arial"/>
        </w:rPr>
        <w:t xml:space="preserve"> GRADEC</w:t>
      </w:r>
      <w:r w:rsidR="00F864F1">
        <w:rPr>
          <w:rFonts w:ascii="Arial" w:hAnsi="Arial" w:cs="Arial"/>
        </w:rPr>
        <w:t xml:space="preserve"> </w:t>
      </w:r>
      <w:r w:rsidRPr="00E16CE4">
        <w:rPr>
          <w:rFonts w:ascii="Arial" w:hAnsi="Arial" w:cs="Arial"/>
        </w:rPr>
        <w:t>d.o.o.</w:t>
      </w:r>
      <w:r w:rsidR="00B60BC6">
        <w:rPr>
          <w:rFonts w:ascii="Arial" w:hAnsi="Arial" w:cs="Arial"/>
        </w:rPr>
        <w:t xml:space="preserve"> </w:t>
      </w:r>
      <w:r w:rsidRPr="00E16CE4">
        <w:rPr>
          <w:rFonts w:ascii="Arial" w:hAnsi="Arial" w:cs="Arial"/>
        </w:rPr>
        <w:t xml:space="preserve">in </w:t>
      </w:r>
      <w:r w:rsidR="00B60BC6">
        <w:rPr>
          <w:rFonts w:ascii="Arial" w:hAnsi="Arial" w:cs="Arial"/>
        </w:rPr>
        <w:t>ponudnikom</w:t>
      </w:r>
      <w:r w:rsidRPr="00E16CE4">
        <w:rPr>
          <w:rFonts w:ascii="Arial" w:hAnsi="Arial" w:cs="Arial"/>
        </w:rPr>
        <w:t>_____________________</w:t>
      </w:r>
      <w:r w:rsidR="00D2117A" w:rsidRPr="00E16CE4">
        <w:rPr>
          <w:rFonts w:ascii="Arial" w:hAnsi="Arial" w:cs="Arial"/>
        </w:rPr>
        <w:t>_________</w:t>
      </w:r>
      <w:r w:rsidRPr="00E16CE4">
        <w:rPr>
          <w:rFonts w:ascii="Arial" w:hAnsi="Arial" w:cs="Arial"/>
        </w:rPr>
        <w:t>____ (naziv ponudnika)</w:t>
      </w:r>
      <w:r w:rsidR="00F864F1">
        <w:rPr>
          <w:rFonts w:ascii="Arial" w:hAnsi="Arial" w:cs="Arial"/>
        </w:rPr>
        <w:t>, v javnem naročilu »</w:t>
      </w:r>
      <w:r w:rsidR="004017F6" w:rsidRPr="00B60BC6">
        <w:rPr>
          <w:rFonts w:ascii="Arial" w:hAnsi="Arial" w:cs="Arial"/>
          <w:b/>
          <w:color w:val="000000" w:themeColor="text1"/>
          <w:kern w:val="0"/>
        </w:rPr>
        <w:t xml:space="preserve">vzdrževanje cest v </w:t>
      </w:r>
      <w:r w:rsidR="004017F6">
        <w:rPr>
          <w:rFonts w:ascii="Arial" w:hAnsi="Arial" w:cs="Arial"/>
          <w:b/>
          <w:color w:val="000000" w:themeColor="text1"/>
          <w:kern w:val="0"/>
        </w:rPr>
        <w:t>M</w:t>
      </w:r>
      <w:r w:rsidR="004017F6" w:rsidRPr="00B60BC6">
        <w:rPr>
          <w:rFonts w:ascii="Arial" w:hAnsi="Arial" w:cs="Arial"/>
          <w:b/>
          <w:color w:val="000000" w:themeColor="text1"/>
          <w:kern w:val="0"/>
        </w:rPr>
        <w:t xml:space="preserve">estni občini </w:t>
      </w:r>
      <w:r w:rsidR="004017F6">
        <w:rPr>
          <w:rFonts w:ascii="Arial" w:hAnsi="Arial" w:cs="Arial"/>
          <w:b/>
          <w:color w:val="000000" w:themeColor="text1"/>
          <w:kern w:val="0"/>
        </w:rPr>
        <w:t>S</w:t>
      </w:r>
      <w:r w:rsidR="004017F6" w:rsidRPr="00B60BC6">
        <w:rPr>
          <w:rFonts w:ascii="Arial" w:hAnsi="Arial" w:cs="Arial"/>
          <w:b/>
          <w:color w:val="000000" w:themeColor="text1"/>
          <w:kern w:val="0"/>
        </w:rPr>
        <w:t xml:space="preserve">lovenj </w:t>
      </w:r>
      <w:r w:rsidR="004017F6">
        <w:rPr>
          <w:rFonts w:ascii="Arial" w:hAnsi="Arial" w:cs="Arial"/>
          <w:b/>
          <w:color w:val="000000" w:themeColor="text1"/>
          <w:kern w:val="0"/>
        </w:rPr>
        <w:t>G</w:t>
      </w:r>
      <w:r w:rsidR="004017F6" w:rsidRPr="00B60BC6">
        <w:rPr>
          <w:rFonts w:ascii="Arial" w:hAnsi="Arial" w:cs="Arial"/>
          <w:b/>
          <w:color w:val="000000" w:themeColor="text1"/>
          <w:kern w:val="0"/>
        </w:rPr>
        <w:t xml:space="preserve">radec in občini </w:t>
      </w:r>
      <w:r w:rsidR="004017F6">
        <w:rPr>
          <w:rFonts w:ascii="Arial" w:hAnsi="Arial" w:cs="Arial"/>
          <w:b/>
          <w:color w:val="000000" w:themeColor="text1"/>
          <w:kern w:val="0"/>
        </w:rPr>
        <w:t>M</w:t>
      </w:r>
      <w:r w:rsidR="004017F6" w:rsidRPr="00B60BC6">
        <w:rPr>
          <w:rFonts w:ascii="Arial" w:hAnsi="Arial" w:cs="Arial"/>
          <w:b/>
          <w:color w:val="000000" w:themeColor="text1"/>
          <w:kern w:val="0"/>
        </w:rPr>
        <w:t>islinja</w:t>
      </w:r>
      <w:r w:rsidR="004017F6" w:rsidRPr="00B60BC6">
        <w:rPr>
          <w:rFonts w:ascii="Arial" w:hAnsi="Arial" w:cs="Arial"/>
          <w:b/>
          <w:bCs/>
          <w:color w:val="000000" w:themeColor="text1"/>
        </w:rPr>
        <w:t>«</w:t>
      </w:r>
      <w:r w:rsidR="004017F6" w:rsidRPr="00B60BC6">
        <w:rPr>
          <w:rFonts w:ascii="Arial" w:hAnsi="Arial" w:cs="Arial"/>
          <w:color w:val="000000" w:themeColor="text1"/>
        </w:rPr>
        <w:t>,</w:t>
      </w:r>
      <w:r w:rsidR="004017F6">
        <w:rPr>
          <w:rFonts w:ascii="Arial" w:hAnsi="Arial" w:cs="Arial"/>
        </w:rPr>
        <w:t xml:space="preserve"> </w:t>
      </w:r>
      <w:r w:rsidR="004017F6" w:rsidRPr="00E16CE4">
        <w:rPr>
          <w:rFonts w:ascii="Arial" w:hAnsi="Arial" w:cs="Arial"/>
        </w:rPr>
        <w:t>interna št. naročila</w:t>
      </w:r>
      <w:r w:rsidR="002241BD" w:rsidRPr="00E16CE4">
        <w:rPr>
          <w:rFonts w:ascii="Arial" w:hAnsi="Arial" w:cs="Arial"/>
        </w:rPr>
        <w:t>: JN-</w:t>
      </w:r>
      <w:r w:rsidR="00A0708C">
        <w:rPr>
          <w:rFonts w:ascii="Arial" w:hAnsi="Arial" w:cs="Arial"/>
        </w:rPr>
        <w:t>1Me</w:t>
      </w:r>
      <w:r w:rsidR="002241BD" w:rsidRPr="00E16CE4">
        <w:rPr>
          <w:rFonts w:ascii="Arial" w:hAnsi="Arial" w:cs="Arial"/>
        </w:rPr>
        <w:t>/202</w:t>
      </w:r>
      <w:r w:rsidR="00A0708C">
        <w:rPr>
          <w:rFonts w:ascii="Arial" w:hAnsi="Arial" w:cs="Arial"/>
        </w:rPr>
        <w:t>6</w:t>
      </w:r>
      <w:r w:rsidR="00D2117A" w:rsidRPr="00E16CE4">
        <w:rPr>
          <w:rFonts w:ascii="Arial" w:hAnsi="Arial" w:cs="Arial"/>
        </w:rPr>
        <w:t xml:space="preserve">, je </w:t>
      </w:r>
      <w:r w:rsidR="00251B1A" w:rsidRPr="00E16CE4">
        <w:rPr>
          <w:rFonts w:ascii="Arial" w:hAnsi="Arial" w:cs="Arial"/>
        </w:rPr>
        <w:t>ponudnik</w:t>
      </w:r>
      <w:r w:rsidR="00D2117A" w:rsidRPr="00E16CE4">
        <w:rPr>
          <w:rFonts w:ascii="Arial" w:hAnsi="Arial" w:cs="Arial"/>
        </w:rPr>
        <w:t xml:space="preserve"> dolžan zagotavljati pogodbene obveznosti v skladu z določili te</w:t>
      </w:r>
      <w:r w:rsidR="00251B1A" w:rsidRPr="00E16CE4">
        <w:rPr>
          <w:rFonts w:ascii="Arial" w:hAnsi="Arial" w:cs="Arial"/>
        </w:rPr>
        <w:t>ga okvirnega sporazuma</w:t>
      </w:r>
      <w:r w:rsidR="006805CB">
        <w:rPr>
          <w:rFonts w:ascii="Arial" w:hAnsi="Arial" w:cs="Arial"/>
        </w:rPr>
        <w:t>.</w:t>
      </w:r>
    </w:p>
    <w:p w14:paraId="4224CD8F" w14:textId="77777777" w:rsidR="00F864F1" w:rsidRPr="00E16CE4" w:rsidRDefault="00F864F1" w:rsidP="002241BD">
      <w:pPr>
        <w:rPr>
          <w:rFonts w:ascii="Arial" w:hAnsi="Arial" w:cs="Arial"/>
        </w:rPr>
      </w:pPr>
    </w:p>
    <w:p w14:paraId="724A7B62" w14:textId="073F6EA5" w:rsidR="00754511" w:rsidRPr="00E16CE4" w:rsidRDefault="00754511" w:rsidP="002241BD">
      <w:pPr>
        <w:rPr>
          <w:rFonts w:ascii="Arial" w:hAnsi="Arial" w:cs="Arial"/>
        </w:rPr>
      </w:pPr>
      <w:r w:rsidRPr="00E16CE4">
        <w:rPr>
          <w:rFonts w:ascii="Arial" w:hAnsi="Arial" w:cs="Arial"/>
        </w:rPr>
        <w:t xml:space="preserve">Za zavarovanje vseh naših obveznosti v primeru, če kot </w:t>
      </w:r>
      <w:r w:rsidR="00251B1A" w:rsidRPr="00E16CE4">
        <w:rPr>
          <w:rFonts w:ascii="Arial" w:hAnsi="Arial" w:cs="Arial"/>
        </w:rPr>
        <w:t>ponudnik</w:t>
      </w:r>
      <w:r w:rsidRPr="00E16CE4">
        <w:rPr>
          <w:rFonts w:ascii="Arial" w:hAnsi="Arial" w:cs="Arial"/>
        </w:rPr>
        <w:t xml:space="preserve"> svojih pogodbenih obveznosti ne bomo izpolnili v dogovorjenem načinu, obsegu, kvaliteti, količini in rokih, kot so opredeljeni v citiran</w:t>
      </w:r>
      <w:r w:rsidR="00251B1A" w:rsidRPr="00E16CE4">
        <w:rPr>
          <w:rFonts w:ascii="Arial" w:hAnsi="Arial" w:cs="Arial"/>
        </w:rPr>
        <w:t>em sporazumu</w:t>
      </w:r>
      <w:r w:rsidR="00DC17D9">
        <w:rPr>
          <w:rFonts w:ascii="Arial" w:hAnsi="Arial" w:cs="Arial"/>
        </w:rPr>
        <w:t xml:space="preserve"> in pogodbam k temu sporazumu</w:t>
      </w:r>
      <w:r w:rsidRPr="00E16CE4">
        <w:rPr>
          <w:rFonts w:ascii="Arial" w:hAnsi="Arial" w:cs="Arial"/>
        </w:rPr>
        <w:t>, izročamo:</w:t>
      </w:r>
    </w:p>
    <w:p w14:paraId="4F220752" w14:textId="77777777" w:rsidR="00754511" w:rsidRPr="00E16CE4" w:rsidRDefault="00754511" w:rsidP="002241BD">
      <w:pPr>
        <w:rPr>
          <w:rFonts w:ascii="Arial" w:hAnsi="Arial" w:cs="Arial"/>
        </w:rPr>
      </w:pPr>
    </w:p>
    <w:p w14:paraId="2BD36033" w14:textId="37646E76" w:rsidR="00754511" w:rsidRPr="00E16CE4" w:rsidRDefault="00754511" w:rsidP="002241BD">
      <w:pPr>
        <w:rPr>
          <w:rFonts w:ascii="Arial" w:hAnsi="Arial" w:cs="Arial"/>
        </w:rPr>
      </w:pPr>
      <w:r w:rsidRPr="00E16CE4">
        <w:rPr>
          <w:rFonts w:ascii="Arial" w:hAnsi="Arial" w:cs="Arial"/>
          <w:b/>
          <w:bCs/>
        </w:rPr>
        <w:t>dve (2) bianko menici</w:t>
      </w:r>
      <w:r w:rsidRPr="00E16CE4">
        <w:rPr>
          <w:rFonts w:ascii="Arial" w:hAnsi="Arial" w:cs="Arial"/>
        </w:rPr>
        <w:t xml:space="preserve"> z veljavnostjo od sklenitve citirane</w:t>
      </w:r>
      <w:r w:rsidR="00251B1A" w:rsidRPr="00E16CE4">
        <w:rPr>
          <w:rFonts w:ascii="Arial" w:hAnsi="Arial" w:cs="Arial"/>
        </w:rPr>
        <w:t>ga sporazuma</w:t>
      </w:r>
      <w:r w:rsidRPr="00E16CE4">
        <w:rPr>
          <w:rFonts w:ascii="Arial" w:hAnsi="Arial" w:cs="Arial"/>
        </w:rPr>
        <w:t xml:space="preserve"> do vključno 30 dni po prenehanju</w:t>
      </w:r>
      <w:r w:rsidR="00251B1A" w:rsidRPr="00E16CE4">
        <w:rPr>
          <w:rFonts w:ascii="Arial" w:hAnsi="Arial" w:cs="Arial"/>
        </w:rPr>
        <w:t xml:space="preserve"> sporazuma.</w:t>
      </w:r>
    </w:p>
    <w:p w14:paraId="4A71744F" w14:textId="77777777" w:rsidR="00754511" w:rsidRPr="00E16CE4" w:rsidRDefault="00754511" w:rsidP="00754511">
      <w:pPr>
        <w:rPr>
          <w:rFonts w:ascii="Arial" w:hAnsi="Arial" w:cs="Arial"/>
          <w:b/>
          <w:bCs/>
        </w:rPr>
      </w:pPr>
    </w:p>
    <w:p w14:paraId="56717DE0" w14:textId="06614480" w:rsidR="00754511" w:rsidRPr="00E16CE4" w:rsidRDefault="00754511" w:rsidP="00754511">
      <w:pPr>
        <w:rPr>
          <w:rFonts w:ascii="Arial" w:hAnsi="Arial" w:cs="Arial"/>
        </w:rPr>
      </w:pPr>
      <w:r w:rsidRPr="00E16CE4">
        <w:rPr>
          <w:rFonts w:ascii="Arial" w:hAnsi="Arial" w:cs="Arial"/>
        </w:rPr>
        <w:t>S podpisom te menične izjave pooblaščamo naročnika JAVNO PODJETJE KOMUNALA SLOVENJ GRADEC d.o.o.,</w:t>
      </w:r>
    </w:p>
    <w:p w14:paraId="5697F430" w14:textId="630F9DDB" w:rsidR="00637700" w:rsidRPr="00E16CE4" w:rsidRDefault="00754511" w:rsidP="00754511">
      <w:pPr>
        <w:pStyle w:val="Odstavekseznama"/>
        <w:numPr>
          <w:ilvl w:val="0"/>
          <w:numId w:val="42"/>
        </w:numPr>
        <w:rPr>
          <w:rFonts w:ascii="Arial" w:hAnsi="Arial" w:cs="Arial"/>
        </w:rPr>
      </w:pPr>
      <w:r w:rsidRPr="00E16CE4">
        <w:rPr>
          <w:rFonts w:ascii="Arial" w:hAnsi="Arial" w:cs="Arial"/>
        </w:rPr>
        <w:t xml:space="preserve">da brez poprejšnjega obvestila </w:t>
      </w:r>
      <w:r w:rsidRPr="00E16CE4">
        <w:rPr>
          <w:rFonts w:ascii="Arial" w:hAnsi="Arial" w:cs="Arial"/>
          <w:b/>
          <w:bCs/>
        </w:rPr>
        <w:t>vsako</w:t>
      </w:r>
      <w:r w:rsidRPr="00E16CE4">
        <w:rPr>
          <w:rFonts w:ascii="Arial" w:hAnsi="Arial" w:cs="Arial"/>
        </w:rPr>
        <w:t xml:space="preserve"> predloženo bianko menico </w:t>
      </w:r>
      <w:r w:rsidRPr="00E16CE4">
        <w:rPr>
          <w:rFonts w:ascii="Arial" w:hAnsi="Arial" w:cs="Arial"/>
          <w:b/>
          <w:bCs/>
        </w:rPr>
        <w:t xml:space="preserve">izpolni do višine </w:t>
      </w:r>
      <w:r w:rsidR="0045099E" w:rsidRPr="00E16CE4">
        <w:rPr>
          <w:rFonts w:ascii="Arial" w:hAnsi="Arial" w:cs="Arial"/>
          <w:b/>
          <w:bCs/>
        </w:rPr>
        <w:t>5</w:t>
      </w:r>
      <w:r w:rsidRPr="00E16CE4">
        <w:rPr>
          <w:rFonts w:ascii="Arial" w:hAnsi="Arial" w:cs="Arial"/>
          <w:b/>
          <w:bCs/>
        </w:rPr>
        <w:t>%</w:t>
      </w:r>
      <w:r w:rsidRPr="00E16CE4">
        <w:rPr>
          <w:rFonts w:ascii="Arial" w:hAnsi="Arial" w:cs="Arial"/>
        </w:rPr>
        <w:t xml:space="preserve"> pogodbene vrednosti </w:t>
      </w:r>
      <w:r w:rsidR="005A595B" w:rsidRPr="00E16CE4">
        <w:rPr>
          <w:rFonts w:ascii="Arial" w:hAnsi="Arial" w:cs="Arial"/>
          <w:b/>
          <w:bCs/>
        </w:rPr>
        <w:t>(z</w:t>
      </w:r>
      <w:r w:rsidRPr="00E16CE4">
        <w:rPr>
          <w:rFonts w:ascii="Arial" w:hAnsi="Arial" w:cs="Arial"/>
          <w:b/>
          <w:bCs/>
        </w:rPr>
        <w:t xml:space="preserve"> DDV</w:t>
      </w:r>
      <w:r w:rsidR="005A595B" w:rsidRPr="00E16CE4">
        <w:rPr>
          <w:rFonts w:ascii="Arial" w:hAnsi="Arial" w:cs="Arial"/>
          <w:b/>
          <w:bCs/>
        </w:rPr>
        <w:t>)</w:t>
      </w:r>
      <w:r w:rsidRPr="00E16CE4">
        <w:rPr>
          <w:rFonts w:ascii="Arial" w:hAnsi="Arial" w:cs="Arial"/>
        </w:rPr>
        <w:t xml:space="preserve"> zgoraj citirane</w:t>
      </w:r>
      <w:r w:rsidR="00251B1A" w:rsidRPr="00E16CE4">
        <w:rPr>
          <w:rFonts w:ascii="Arial" w:hAnsi="Arial" w:cs="Arial"/>
        </w:rPr>
        <w:t>ga sporazuma</w:t>
      </w:r>
      <w:r w:rsidR="00637700" w:rsidRPr="00E16CE4">
        <w:rPr>
          <w:rFonts w:ascii="Arial" w:hAnsi="Arial" w:cs="Arial"/>
        </w:rPr>
        <w:t>;</w:t>
      </w:r>
    </w:p>
    <w:p w14:paraId="2CB9F048" w14:textId="77777777" w:rsidR="00637700" w:rsidRPr="00E16CE4" w:rsidRDefault="00637700" w:rsidP="00754511">
      <w:pPr>
        <w:pStyle w:val="Odstavekseznama"/>
        <w:numPr>
          <w:ilvl w:val="0"/>
          <w:numId w:val="42"/>
        </w:numPr>
        <w:rPr>
          <w:rFonts w:ascii="Arial" w:hAnsi="Arial" w:cs="Arial"/>
        </w:rPr>
      </w:pPr>
      <w:r w:rsidRPr="00E16CE4">
        <w:rPr>
          <w:rFonts w:ascii="Arial" w:hAnsi="Arial" w:cs="Arial"/>
        </w:rPr>
        <w:t>da na vsaki menici vpiše klavzulo »brez protesta« in izpolni vse ostale sestavine bianko menice, ki ob izdaji niso bile izpolnjene, s poljubno dospelostjo in besedilom;</w:t>
      </w:r>
    </w:p>
    <w:p w14:paraId="40E190EC" w14:textId="3AE2150B" w:rsidR="00754511" w:rsidRPr="00E16CE4" w:rsidRDefault="00637700" w:rsidP="00754511">
      <w:pPr>
        <w:pStyle w:val="Odstavekseznama"/>
        <w:numPr>
          <w:ilvl w:val="0"/>
          <w:numId w:val="42"/>
        </w:numPr>
        <w:rPr>
          <w:rFonts w:ascii="Arial" w:hAnsi="Arial" w:cs="Arial"/>
        </w:rPr>
      </w:pPr>
      <w:r w:rsidRPr="00E16CE4">
        <w:rPr>
          <w:rFonts w:ascii="Arial" w:hAnsi="Arial" w:cs="Arial"/>
        </w:rPr>
        <w:t xml:space="preserve">da vsako menico </w:t>
      </w:r>
      <w:proofErr w:type="spellStart"/>
      <w:r w:rsidRPr="00E16CE4">
        <w:rPr>
          <w:rFonts w:ascii="Arial" w:hAnsi="Arial" w:cs="Arial"/>
        </w:rPr>
        <w:t>domilicira</w:t>
      </w:r>
      <w:proofErr w:type="spellEnd"/>
      <w:r w:rsidRPr="00E16CE4">
        <w:rPr>
          <w:rFonts w:ascii="Arial" w:hAnsi="Arial" w:cs="Arial"/>
        </w:rPr>
        <w:t xml:space="preserve"> pri katerikoli poslovni banki</w:t>
      </w:r>
      <w:r w:rsidR="00622891" w:rsidRPr="00E16CE4">
        <w:rPr>
          <w:rFonts w:ascii="Arial" w:hAnsi="Arial" w:cs="Arial"/>
        </w:rPr>
        <w:t>, hranilnici ali hranilno kreditni službi</w:t>
      </w:r>
      <w:r w:rsidRPr="00E16CE4">
        <w:rPr>
          <w:rFonts w:ascii="Arial" w:hAnsi="Arial" w:cs="Arial"/>
        </w:rPr>
        <w:t xml:space="preserve"> </w:t>
      </w:r>
      <w:r w:rsidR="00622891" w:rsidRPr="00E16CE4">
        <w:rPr>
          <w:rFonts w:ascii="Arial" w:hAnsi="Arial" w:cs="Arial"/>
        </w:rPr>
        <w:t xml:space="preserve">(v nadaljevanju: banka) </w:t>
      </w:r>
      <w:r w:rsidRPr="00E16CE4">
        <w:rPr>
          <w:rFonts w:ascii="Arial" w:hAnsi="Arial" w:cs="Arial"/>
        </w:rPr>
        <w:t>s sedežem v Republiki Sloveniji, ki vodi naš transakcijski račun.</w:t>
      </w:r>
      <w:r w:rsidR="00754511" w:rsidRPr="00E16CE4">
        <w:rPr>
          <w:rFonts w:ascii="Arial" w:hAnsi="Arial" w:cs="Arial"/>
        </w:rPr>
        <w:t xml:space="preserve"> </w:t>
      </w:r>
    </w:p>
    <w:p w14:paraId="183274E6" w14:textId="77777777" w:rsidR="001E732D" w:rsidRPr="00E16CE4" w:rsidRDefault="001E732D" w:rsidP="00382E17">
      <w:pPr>
        <w:rPr>
          <w:rFonts w:ascii="Arial" w:hAnsi="Arial" w:cs="Arial"/>
          <w:b/>
          <w:bCs/>
        </w:rPr>
      </w:pPr>
    </w:p>
    <w:p w14:paraId="17DC46E2" w14:textId="42EE0991" w:rsidR="00382E17" w:rsidRPr="00E16CE4" w:rsidRDefault="00382E17" w:rsidP="00382E17">
      <w:pPr>
        <w:rPr>
          <w:rFonts w:ascii="Arial" w:hAnsi="Arial" w:cs="Arial"/>
        </w:rPr>
      </w:pPr>
      <w:r w:rsidRPr="00E16CE4">
        <w:rPr>
          <w:rFonts w:ascii="Arial" w:hAnsi="Arial" w:cs="Arial"/>
        </w:rPr>
        <w:t xml:space="preserve">S podpisom te menične izjave izdajatelj menice izrecno potrjuje, da je podpisnik menice pooblaščen za podpis menice in da velja ta menična izjava in nalog za plačilo menice pooblastilo ter podpisana menica tudi v primeru spremembe zakonitih zastopnikov izdajatelja menice. </w:t>
      </w:r>
    </w:p>
    <w:p w14:paraId="1B936371" w14:textId="77777777" w:rsidR="003D2F14" w:rsidRPr="00E16CE4" w:rsidRDefault="003D2F14" w:rsidP="00382E17">
      <w:pPr>
        <w:rPr>
          <w:rFonts w:ascii="Arial" w:hAnsi="Arial" w:cs="Arial"/>
        </w:rPr>
      </w:pPr>
    </w:p>
    <w:p w14:paraId="1E9A7F4B" w14:textId="57FA1764" w:rsidR="003D2F14" w:rsidRPr="00E16CE4" w:rsidRDefault="003D2F14" w:rsidP="003D2F14">
      <w:pPr>
        <w:rPr>
          <w:rFonts w:ascii="Arial" w:hAnsi="Arial" w:cs="Arial"/>
        </w:rPr>
      </w:pPr>
      <w:r w:rsidRPr="00E16CE4">
        <w:rPr>
          <w:rFonts w:ascii="Arial" w:hAnsi="Arial" w:cs="Arial"/>
        </w:rPr>
        <w:t>S podpisom te menične izjave se</w:t>
      </w:r>
      <w:r w:rsidR="000D6F76" w:rsidRPr="00E16CE4">
        <w:rPr>
          <w:rFonts w:ascii="Arial" w:hAnsi="Arial" w:cs="Arial"/>
        </w:rPr>
        <w:t xml:space="preserve"> </w:t>
      </w:r>
      <w:r w:rsidRPr="00E16CE4">
        <w:rPr>
          <w:rFonts w:ascii="Arial" w:hAnsi="Arial" w:cs="Arial"/>
        </w:rPr>
        <w:t xml:space="preserve">izdajatelj menice zavezuje, da bo ob vsaki spremembi domicila, v primeru spremembe predpisov ali če se ugotovi, da na osnovi te menične izjave </w:t>
      </w:r>
      <w:r w:rsidR="000D6F76" w:rsidRPr="00E16CE4">
        <w:rPr>
          <w:rFonts w:ascii="Arial" w:hAnsi="Arial" w:cs="Arial"/>
        </w:rPr>
        <w:t xml:space="preserve">in naloga za </w:t>
      </w:r>
      <w:r w:rsidR="00543D6A" w:rsidRPr="00E16CE4">
        <w:rPr>
          <w:rFonts w:ascii="Arial" w:hAnsi="Arial" w:cs="Arial"/>
        </w:rPr>
        <w:t>p</w:t>
      </w:r>
      <w:r w:rsidR="000D6F76" w:rsidRPr="00E16CE4">
        <w:rPr>
          <w:rFonts w:ascii="Arial" w:hAnsi="Arial" w:cs="Arial"/>
        </w:rPr>
        <w:t xml:space="preserve">lačilo menice </w:t>
      </w:r>
      <w:r w:rsidRPr="00E16CE4">
        <w:rPr>
          <w:rFonts w:ascii="Arial" w:hAnsi="Arial" w:cs="Arial"/>
        </w:rPr>
        <w:t xml:space="preserve">menica ne bi mogla biti unovčena oziroma, da bi bilo njihovo unovčenje lahko oteženo, v roku treh (3) delovnih dni to menično izjavo </w:t>
      </w:r>
      <w:r w:rsidR="000D6F76" w:rsidRPr="00E16CE4">
        <w:rPr>
          <w:rFonts w:ascii="Arial" w:hAnsi="Arial" w:cs="Arial"/>
        </w:rPr>
        <w:t xml:space="preserve">in nalog za plačilo menice </w:t>
      </w:r>
      <w:r w:rsidRPr="00E16CE4">
        <w:rPr>
          <w:rFonts w:ascii="Arial" w:hAnsi="Arial" w:cs="Arial"/>
        </w:rPr>
        <w:t xml:space="preserve">nadomestil z </w:t>
      </w:r>
      <w:r w:rsidR="000D6F76" w:rsidRPr="00E16CE4">
        <w:rPr>
          <w:rFonts w:ascii="Arial" w:hAnsi="Arial" w:cs="Arial"/>
        </w:rPr>
        <w:t xml:space="preserve">novo </w:t>
      </w:r>
      <w:r w:rsidRPr="00E16CE4">
        <w:rPr>
          <w:rFonts w:ascii="Arial" w:hAnsi="Arial" w:cs="Arial"/>
        </w:rPr>
        <w:t xml:space="preserve">ustrezno izjavo. </w:t>
      </w:r>
    </w:p>
    <w:p w14:paraId="3423F15F" w14:textId="77777777" w:rsidR="005C3879" w:rsidRPr="00E16CE4" w:rsidRDefault="005C3879" w:rsidP="00382E17">
      <w:pPr>
        <w:rPr>
          <w:rFonts w:ascii="Arial" w:hAnsi="Arial" w:cs="Arial"/>
          <w:b/>
          <w:bCs/>
        </w:rPr>
      </w:pPr>
    </w:p>
    <w:p w14:paraId="545BCFB1" w14:textId="77777777" w:rsidR="00656779" w:rsidRPr="00E16CE4" w:rsidRDefault="00656779" w:rsidP="00656779">
      <w:pPr>
        <w:rPr>
          <w:rFonts w:ascii="Arial" w:hAnsi="Arial" w:cs="Arial"/>
        </w:rPr>
      </w:pPr>
      <w:r w:rsidRPr="00E16CE4">
        <w:rPr>
          <w:rFonts w:ascii="Arial" w:hAnsi="Arial" w:cs="Arial"/>
        </w:rPr>
        <w:t>S podpisom te menične izjave izdajatelj menice izjavlja, da se zaveda pravnih posledic izdaje menice v zavarovanje.</w:t>
      </w:r>
    </w:p>
    <w:p w14:paraId="5F954864" w14:textId="77777777" w:rsidR="00656779" w:rsidRPr="00E16CE4" w:rsidRDefault="00656779" w:rsidP="00656779">
      <w:pPr>
        <w:rPr>
          <w:rFonts w:ascii="Arial" w:hAnsi="Arial" w:cs="Arial"/>
          <w:b/>
          <w:bCs/>
        </w:rPr>
      </w:pPr>
    </w:p>
    <w:p w14:paraId="0F0F19D2" w14:textId="789B37F2" w:rsidR="00F00F72" w:rsidRPr="00E16CE4" w:rsidRDefault="00F00F72" w:rsidP="00F00F72">
      <w:pPr>
        <w:pStyle w:val="Odstavekseznama"/>
        <w:numPr>
          <w:ilvl w:val="0"/>
          <w:numId w:val="41"/>
        </w:numPr>
        <w:rPr>
          <w:rFonts w:ascii="Arial" w:hAnsi="Arial" w:cs="Arial"/>
          <w:b/>
          <w:bCs/>
        </w:rPr>
      </w:pPr>
      <w:r w:rsidRPr="00E16CE4">
        <w:rPr>
          <w:rFonts w:ascii="Arial" w:hAnsi="Arial" w:cs="Arial"/>
          <w:b/>
          <w:bCs/>
        </w:rPr>
        <w:t>NALOG ZA PLAČILO MENIC</w:t>
      </w:r>
    </w:p>
    <w:p w14:paraId="47BC2DBB" w14:textId="77777777" w:rsidR="00612349" w:rsidRPr="00E16CE4" w:rsidRDefault="00612349" w:rsidP="00612349">
      <w:pPr>
        <w:rPr>
          <w:rFonts w:ascii="Arial" w:hAnsi="Arial" w:cs="Arial"/>
          <w:b/>
          <w:bCs/>
        </w:rPr>
      </w:pPr>
    </w:p>
    <w:p w14:paraId="6399AD4D" w14:textId="32AC5F31" w:rsidR="00612349" w:rsidRDefault="00612349" w:rsidP="00612349">
      <w:pPr>
        <w:rPr>
          <w:rFonts w:ascii="Arial" w:hAnsi="Arial" w:cs="Arial"/>
        </w:rPr>
      </w:pPr>
      <w:r w:rsidRPr="00E16CE4">
        <w:rPr>
          <w:rFonts w:ascii="Arial" w:hAnsi="Arial" w:cs="Arial"/>
        </w:rPr>
        <w:t xml:space="preserve">S podpisom tega naloga za plačilo menice nepreklicno in brezpogojno pooblaščamo </w:t>
      </w:r>
      <w:r w:rsidR="00DD33C4" w:rsidRPr="00E16CE4">
        <w:rPr>
          <w:rFonts w:ascii="Arial" w:hAnsi="Arial" w:cs="Arial"/>
        </w:rPr>
        <w:t xml:space="preserve">naročnika </w:t>
      </w:r>
      <w:r w:rsidRPr="00E16CE4">
        <w:rPr>
          <w:rFonts w:ascii="Arial" w:hAnsi="Arial" w:cs="Arial"/>
        </w:rPr>
        <w:t xml:space="preserve">JAVNO PODJETJE KOMUNALA SLOVENJ GRADEC d.o.o., da menico unovči iz našega dobroimetja na transakcijskem računu št. _______________________________________, odprtem pri poslovni banki ____________________________________, oziroma na našem transakcijskem računu pri kateri koli </w:t>
      </w:r>
      <w:r w:rsidRPr="00E16CE4">
        <w:rPr>
          <w:rFonts w:ascii="Arial" w:hAnsi="Arial" w:cs="Arial"/>
        </w:rPr>
        <w:lastRenderedPageBreak/>
        <w:t>drugi poslovni banki v Republiki Sloveniji, če na navedenem transakcijskem računu ni denarnih sredstev do višine meničnega zneska.</w:t>
      </w:r>
    </w:p>
    <w:p w14:paraId="3914E651" w14:textId="77777777" w:rsidR="006805CB" w:rsidRPr="00E16CE4" w:rsidRDefault="006805CB" w:rsidP="00612349">
      <w:pPr>
        <w:rPr>
          <w:rFonts w:ascii="Arial" w:hAnsi="Arial" w:cs="Arial"/>
          <w:color w:val="EE0000"/>
        </w:rPr>
      </w:pPr>
    </w:p>
    <w:p w14:paraId="7AB66B62" w14:textId="020CF418" w:rsidR="00AC0D6E" w:rsidRPr="008C6149" w:rsidRDefault="00AC0D6E" w:rsidP="00AC0D6E">
      <w:pPr>
        <w:rPr>
          <w:rFonts w:ascii="Arial" w:hAnsi="Arial" w:cs="Arial"/>
        </w:rPr>
      </w:pPr>
      <w:r w:rsidRPr="008C6149">
        <w:rPr>
          <w:rFonts w:ascii="Arial" w:hAnsi="Arial" w:cs="Arial"/>
        </w:rPr>
        <w:t>S podpisom tega naloga za plačilo menice nepreklicno pooblaščamo vsako poslovno banko s sedežem v Republiki Sloveniji ali v tujini, ki v času unovčenja menice vodi naš transakcijski račun, da iz našega denarnega dobroimetja na transakcijskem računu izplača vsako menico, ki jo predloži v plačilo naročnik JAVNO PODJETJE KOMUNALA SLOVENJ GRADEC d.o.o.</w:t>
      </w:r>
    </w:p>
    <w:p w14:paraId="6B5D709F" w14:textId="77777777" w:rsidR="00AC0D6E" w:rsidRPr="008C6149" w:rsidRDefault="00AC0D6E" w:rsidP="006D1268">
      <w:pPr>
        <w:rPr>
          <w:rFonts w:ascii="Arial" w:hAnsi="Arial" w:cs="Arial"/>
        </w:rPr>
      </w:pPr>
    </w:p>
    <w:p w14:paraId="59E50C70" w14:textId="0C13B6EE" w:rsidR="006D1268" w:rsidRPr="008C6149" w:rsidRDefault="006D1268" w:rsidP="006D1268">
      <w:pPr>
        <w:rPr>
          <w:rFonts w:ascii="Arial" w:hAnsi="Arial" w:cs="Arial"/>
        </w:rPr>
      </w:pPr>
      <w:r w:rsidRPr="008C6149">
        <w:rPr>
          <w:rFonts w:ascii="Arial" w:hAnsi="Arial" w:cs="Arial"/>
        </w:rPr>
        <w:t xml:space="preserve">S podpisom tega naloga za plačilo menice nepreklicno pooblaščamo vsako poslovno banko s sedežem v Republiki Sloveniji ali v tujini, ki v času unovčenje menice vodi naš transakcijski račun, da v kolikor kritje v valuti, na katero se menica glasi, ne zadostuje za </w:t>
      </w:r>
      <w:r w:rsidR="00543D6A" w:rsidRPr="008C6149">
        <w:rPr>
          <w:rFonts w:ascii="Arial" w:hAnsi="Arial" w:cs="Arial"/>
        </w:rPr>
        <w:t>izplačilo</w:t>
      </w:r>
      <w:r w:rsidRPr="008C6149">
        <w:rPr>
          <w:rFonts w:ascii="Arial" w:hAnsi="Arial" w:cs="Arial"/>
        </w:rPr>
        <w:t xml:space="preserve"> menice, da iz kritja na računu v drugih valutah opravi preračun katerekoli druge valute v valuto, na katero se menica glasi, do zneska potrebnih </w:t>
      </w:r>
      <w:r w:rsidR="0030454B" w:rsidRPr="008C6149">
        <w:rPr>
          <w:rFonts w:ascii="Arial" w:hAnsi="Arial" w:cs="Arial"/>
        </w:rPr>
        <w:t xml:space="preserve">denarnih </w:t>
      </w:r>
      <w:r w:rsidRPr="008C6149">
        <w:rPr>
          <w:rFonts w:ascii="Arial" w:hAnsi="Arial" w:cs="Arial"/>
        </w:rPr>
        <w:t xml:space="preserve">sredstev za </w:t>
      </w:r>
      <w:r w:rsidR="0030454B" w:rsidRPr="008C6149">
        <w:rPr>
          <w:rFonts w:ascii="Arial" w:hAnsi="Arial" w:cs="Arial"/>
        </w:rPr>
        <w:t>izplačilo vsake</w:t>
      </w:r>
      <w:r w:rsidRPr="008C6149">
        <w:rPr>
          <w:rFonts w:ascii="Arial" w:hAnsi="Arial" w:cs="Arial"/>
        </w:rPr>
        <w:t xml:space="preserve"> menice</w:t>
      </w:r>
      <w:r w:rsidR="0030454B" w:rsidRPr="008C6149">
        <w:rPr>
          <w:rFonts w:ascii="Arial" w:hAnsi="Arial" w:cs="Arial"/>
        </w:rPr>
        <w:t>, ki jo predloži naročnik JAVNO PODJETJE KOMUNALA SLOVENJ GRADEC d.o.o</w:t>
      </w:r>
      <w:r w:rsidRPr="008C6149">
        <w:rPr>
          <w:rFonts w:ascii="Arial" w:hAnsi="Arial" w:cs="Arial"/>
        </w:rPr>
        <w:t xml:space="preserve"> in morebitnega nadomestila v zvezi z unovčenjem menice, po svojem tečaju, ki velja za preračune ob unovčevanju menic. </w:t>
      </w:r>
    </w:p>
    <w:p w14:paraId="2AA3D0E5" w14:textId="77777777" w:rsidR="00656779" w:rsidRPr="008C6149" w:rsidRDefault="00656779" w:rsidP="006D1268">
      <w:pPr>
        <w:rPr>
          <w:rFonts w:ascii="Arial" w:hAnsi="Arial" w:cs="Arial"/>
        </w:rPr>
      </w:pPr>
    </w:p>
    <w:p w14:paraId="6DA6D2CF" w14:textId="77777777" w:rsidR="00656779" w:rsidRPr="008C6149" w:rsidRDefault="00656779" w:rsidP="00656779">
      <w:pPr>
        <w:rPr>
          <w:rFonts w:ascii="Arial" w:hAnsi="Arial" w:cs="Arial"/>
        </w:rPr>
      </w:pPr>
      <w:r w:rsidRPr="008C6149">
        <w:rPr>
          <w:rFonts w:ascii="Arial" w:hAnsi="Arial" w:cs="Arial"/>
        </w:rPr>
        <w:t>Menični znesek se nakaže na račun naročnika.</w:t>
      </w:r>
    </w:p>
    <w:p w14:paraId="7E090140" w14:textId="77777777" w:rsidR="002E661F" w:rsidRPr="008C6149" w:rsidRDefault="002E661F" w:rsidP="006D1268">
      <w:pPr>
        <w:rPr>
          <w:rFonts w:ascii="Arial" w:hAnsi="Arial" w:cs="Arial"/>
        </w:rPr>
      </w:pPr>
    </w:p>
    <w:p w14:paraId="326663B7" w14:textId="7854393C" w:rsidR="002E661F" w:rsidRPr="008C6149" w:rsidRDefault="002E661F" w:rsidP="002E661F">
      <w:pPr>
        <w:rPr>
          <w:rFonts w:ascii="Arial" w:hAnsi="Arial" w:cs="Arial"/>
        </w:rPr>
      </w:pPr>
      <w:r w:rsidRPr="008C6149">
        <w:rPr>
          <w:rFonts w:ascii="Arial" w:hAnsi="Arial" w:cs="Arial"/>
        </w:rPr>
        <w:t>S podpisom tega naloga za plačilo menice za namen unovčevanja menice nepreklicno pooblaščamo vsako banko, hranilnico ali hranilno kreditno službo oziroma drugo osebo, ki vodi naš račun, v katerega breme je možno unovčenje menice v skladu s vsakokratnimi veljavnimi predpisi, da JAVNEMU PODJETJU KOMUNALA SLOVENJ GRADEC proti posredovanju kopije te menične izjave - v primeru, če bo izpolnjen pogoj za unovčitev menice, posreduje podatke o obstoju takega računa pri tej banki, hranilnici ali hranilno kreditni službi oziroma drugi osebi, ki vodi naš račun, in podatek, če stanje na računu zadošča za unovčitev menice.</w:t>
      </w:r>
    </w:p>
    <w:p w14:paraId="5CFADCE7" w14:textId="77777777" w:rsidR="00C24C00" w:rsidRPr="008C6149" w:rsidRDefault="00C24C00" w:rsidP="00612349">
      <w:pPr>
        <w:rPr>
          <w:rFonts w:ascii="Arial" w:hAnsi="Arial" w:cs="Arial"/>
        </w:rPr>
      </w:pPr>
    </w:p>
    <w:p w14:paraId="64D308D7" w14:textId="2A7EA94F" w:rsidR="00C24C00" w:rsidRPr="008C6149" w:rsidRDefault="00C24C00" w:rsidP="00612349">
      <w:pPr>
        <w:rPr>
          <w:rFonts w:ascii="Arial" w:hAnsi="Arial" w:cs="Arial"/>
        </w:rPr>
      </w:pPr>
      <w:r w:rsidRPr="008C6149">
        <w:rPr>
          <w:rFonts w:ascii="Arial" w:hAnsi="Arial" w:cs="Arial"/>
        </w:rPr>
        <w:t xml:space="preserve">Izjavljamo, da naročniku menice ni treba protestirati, da se odrekamo vsem ugovorom proti meničnim plačilnim nalogom </w:t>
      </w:r>
      <w:r w:rsidR="00656779" w:rsidRPr="008C6149">
        <w:rPr>
          <w:rFonts w:ascii="Arial" w:hAnsi="Arial" w:cs="Arial"/>
        </w:rPr>
        <w:t xml:space="preserve">(tudi ugovorom v sodnem postopku) </w:t>
      </w:r>
      <w:r w:rsidRPr="008C6149">
        <w:rPr>
          <w:rFonts w:ascii="Arial" w:hAnsi="Arial" w:cs="Arial"/>
        </w:rPr>
        <w:t xml:space="preserve">in da bomo naročniku poravnali vso nastalo škodo zaradi neizvršitve oz. nepravilne izvršitve plačila menice, </w:t>
      </w:r>
      <w:proofErr w:type="spellStart"/>
      <w:r w:rsidRPr="008C6149">
        <w:rPr>
          <w:rFonts w:ascii="Arial" w:hAnsi="Arial" w:cs="Arial"/>
        </w:rPr>
        <w:t>domilicirane</w:t>
      </w:r>
      <w:proofErr w:type="spellEnd"/>
      <w:r w:rsidRPr="008C6149">
        <w:rPr>
          <w:rFonts w:ascii="Arial" w:hAnsi="Arial" w:cs="Arial"/>
        </w:rPr>
        <w:t xml:space="preserve"> pri katerikoli poslovni banki, ki vodi naš transakcijski račun.</w:t>
      </w:r>
    </w:p>
    <w:p w14:paraId="73F33D23" w14:textId="77777777" w:rsidR="00E14BE6" w:rsidRPr="008C6149" w:rsidRDefault="00E14BE6" w:rsidP="00612349">
      <w:pPr>
        <w:rPr>
          <w:rFonts w:ascii="Arial" w:hAnsi="Arial" w:cs="Arial"/>
        </w:rPr>
      </w:pPr>
    </w:p>
    <w:p w14:paraId="481F530A" w14:textId="1792919B" w:rsidR="00E14BE6" w:rsidRPr="008C6149" w:rsidRDefault="00E14BE6" w:rsidP="00612349">
      <w:pPr>
        <w:rPr>
          <w:rFonts w:ascii="Arial" w:hAnsi="Arial" w:cs="Arial"/>
        </w:rPr>
      </w:pPr>
      <w:r w:rsidRPr="008C6149">
        <w:rPr>
          <w:rFonts w:ascii="Arial" w:hAnsi="Arial" w:cs="Arial"/>
        </w:rPr>
        <w:t xml:space="preserve">Naročnik mora menico, če je ne bo uporabil v zgoraj navedene namene, vrniti ponudniku v 30 dneh po prenehanju veljavnosti meničnega zavarovanju in prejemu </w:t>
      </w:r>
      <w:r w:rsidR="0023467C" w:rsidRPr="008C6149">
        <w:rPr>
          <w:rFonts w:ascii="Arial" w:hAnsi="Arial" w:cs="Arial"/>
        </w:rPr>
        <w:t>dobaviteljeve</w:t>
      </w:r>
      <w:r w:rsidRPr="008C6149">
        <w:rPr>
          <w:rFonts w:ascii="Arial" w:hAnsi="Arial" w:cs="Arial"/>
        </w:rPr>
        <w:t xml:space="preserve"> pisne zahteve.</w:t>
      </w:r>
    </w:p>
    <w:p w14:paraId="399037F3" w14:textId="77777777" w:rsidR="00E14BE6" w:rsidRPr="008C6149" w:rsidRDefault="00E14BE6" w:rsidP="00612349">
      <w:pPr>
        <w:rPr>
          <w:rFonts w:ascii="Arial" w:hAnsi="Arial" w:cs="Arial"/>
        </w:rPr>
      </w:pPr>
    </w:p>
    <w:p w14:paraId="00A00B2B" w14:textId="719E7B01" w:rsidR="00E14BE6" w:rsidRPr="008C6149" w:rsidRDefault="0023467C" w:rsidP="00612349">
      <w:pPr>
        <w:rPr>
          <w:rFonts w:ascii="Arial" w:hAnsi="Arial" w:cs="Arial"/>
        </w:rPr>
      </w:pPr>
      <w:r w:rsidRPr="008C6149">
        <w:rPr>
          <w:rFonts w:ascii="Arial" w:hAnsi="Arial" w:cs="Arial"/>
        </w:rPr>
        <w:t xml:space="preserve">Menična izjava in nalog za plačilo menice je </w:t>
      </w:r>
      <w:r w:rsidRPr="008C6149">
        <w:rPr>
          <w:rFonts w:ascii="Arial" w:hAnsi="Arial" w:cs="Arial"/>
          <w:b/>
          <w:bCs/>
        </w:rPr>
        <w:t xml:space="preserve">podpisana v treh </w:t>
      </w:r>
      <w:r w:rsidR="00E82B79" w:rsidRPr="008C6149">
        <w:rPr>
          <w:rFonts w:ascii="Arial" w:hAnsi="Arial" w:cs="Arial"/>
          <w:b/>
          <w:bCs/>
        </w:rPr>
        <w:t xml:space="preserve">(3) </w:t>
      </w:r>
      <w:r w:rsidRPr="008C6149">
        <w:rPr>
          <w:rFonts w:ascii="Arial" w:hAnsi="Arial" w:cs="Arial"/>
          <w:b/>
          <w:bCs/>
        </w:rPr>
        <w:t>enakih izvodih</w:t>
      </w:r>
      <w:r w:rsidRPr="008C6149">
        <w:rPr>
          <w:rFonts w:ascii="Arial" w:hAnsi="Arial" w:cs="Arial"/>
        </w:rPr>
        <w:t xml:space="preserve"> in se izroči naročniku JAVNO PODJETJE KOMUNALA SLOVENJ GRADEC d.o.o.</w:t>
      </w:r>
    </w:p>
    <w:p w14:paraId="5980DED3" w14:textId="77777777" w:rsidR="00E82B79" w:rsidRPr="008C6149" w:rsidRDefault="00E82B79" w:rsidP="00612349">
      <w:pPr>
        <w:rPr>
          <w:rFonts w:ascii="Arial" w:hAnsi="Arial" w:cs="Arial"/>
        </w:rPr>
      </w:pPr>
    </w:p>
    <w:p w14:paraId="21596BDE" w14:textId="23517B7E" w:rsidR="00E82B79" w:rsidRPr="008C6149" w:rsidRDefault="00917C63" w:rsidP="00612349">
      <w:pPr>
        <w:rPr>
          <w:rFonts w:ascii="Arial" w:hAnsi="Arial" w:cs="Arial"/>
        </w:rPr>
      </w:pPr>
      <w:r w:rsidRPr="008C6149">
        <w:rPr>
          <w:rFonts w:ascii="Arial" w:hAnsi="Arial" w:cs="Arial"/>
        </w:rPr>
        <w:t>Izjavljamo, da izročeni menici v skladu s 186. in 187. členom Zakona o plačilnih storitvah, storitvah izdajanja elektronskega denarja in plačilnih sistemih (Ur</w:t>
      </w:r>
      <w:r w:rsidR="007F633E" w:rsidRPr="008C6149">
        <w:rPr>
          <w:rFonts w:ascii="Arial" w:hAnsi="Arial" w:cs="Arial"/>
        </w:rPr>
        <w:t>.</w:t>
      </w:r>
      <w:r w:rsidRPr="008C6149">
        <w:rPr>
          <w:rFonts w:ascii="Arial" w:hAnsi="Arial" w:cs="Arial"/>
        </w:rPr>
        <w:t xml:space="preserve"> l</w:t>
      </w:r>
      <w:r w:rsidR="007F633E" w:rsidRPr="008C6149">
        <w:rPr>
          <w:rFonts w:ascii="Arial" w:hAnsi="Arial" w:cs="Arial"/>
        </w:rPr>
        <w:t>.</w:t>
      </w:r>
      <w:r w:rsidRPr="008C6149">
        <w:rPr>
          <w:rFonts w:ascii="Arial" w:hAnsi="Arial" w:cs="Arial"/>
        </w:rPr>
        <w:t xml:space="preserve"> RS, št. 7/18 s spremembami in dopolnitvami) v primeru in pod pogoji določenimi v zakonu, vsebujejo:</w:t>
      </w:r>
    </w:p>
    <w:p w14:paraId="0C4724DF" w14:textId="53DFB9EA" w:rsidR="00917C63" w:rsidRPr="008C6149" w:rsidRDefault="00917C63" w:rsidP="00917C63">
      <w:pPr>
        <w:pStyle w:val="Odstavekseznama"/>
        <w:numPr>
          <w:ilvl w:val="0"/>
          <w:numId w:val="42"/>
        </w:numPr>
        <w:rPr>
          <w:rFonts w:ascii="Arial" w:hAnsi="Arial" w:cs="Arial"/>
        </w:rPr>
      </w:pPr>
      <w:r w:rsidRPr="008C6149">
        <w:rPr>
          <w:rFonts w:ascii="Arial" w:hAnsi="Arial" w:cs="Arial"/>
        </w:rPr>
        <w:t xml:space="preserve">nepreklicno </w:t>
      </w:r>
      <w:r w:rsidR="00F26571" w:rsidRPr="008C6149">
        <w:rPr>
          <w:rFonts w:ascii="Arial" w:hAnsi="Arial" w:cs="Arial"/>
        </w:rPr>
        <w:t xml:space="preserve">pooblastilo uporabnika imetniku menice, ki je upravičen zahtevati plačilo na podlagi </w:t>
      </w:r>
      <w:proofErr w:type="spellStart"/>
      <w:r w:rsidR="00F26571" w:rsidRPr="008C6149">
        <w:rPr>
          <w:rFonts w:ascii="Arial" w:hAnsi="Arial" w:cs="Arial"/>
        </w:rPr>
        <w:t>domilicirane</w:t>
      </w:r>
      <w:proofErr w:type="spellEnd"/>
      <w:r w:rsidR="00F26571" w:rsidRPr="008C6149">
        <w:rPr>
          <w:rFonts w:ascii="Arial" w:hAnsi="Arial" w:cs="Arial"/>
        </w:rPr>
        <w:t xml:space="preserve"> menice v skladu z zakonom, ki ureja menico, da odredi izvršitev plačilne transakcije v breme plačnikovih sredstev pri plačnikovem ponudniku plačilnih storitev v skladu z </w:t>
      </w:r>
      <w:proofErr w:type="spellStart"/>
      <w:r w:rsidR="00F26571" w:rsidRPr="008C6149">
        <w:rPr>
          <w:rFonts w:ascii="Arial" w:hAnsi="Arial" w:cs="Arial"/>
        </w:rPr>
        <w:t>domilicirano</w:t>
      </w:r>
      <w:proofErr w:type="spellEnd"/>
      <w:r w:rsidR="00F26571" w:rsidRPr="008C6149">
        <w:rPr>
          <w:rFonts w:ascii="Arial" w:hAnsi="Arial" w:cs="Arial"/>
        </w:rPr>
        <w:t xml:space="preserve"> menico, in</w:t>
      </w:r>
    </w:p>
    <w:p w14:paraId="29A7CA4D" w14:textId="4DE52F2C" w:rsidR="00F26571" w:rsidRPr="008C6149" w:rsidRDefault="00F26571" w:rsidP="00917C63">
      <w:pPr>
        <w:pStyle w:val="Odstavekseznama"/>
        <w:numPr>
          <w:ilvl w:val="0"/>
          <w:numId w:val="42"/>
        </w:numPr>
        <w:rPr>
          <w:rFonts w:ascii="Arial" w:hAnsi="Arial" w:cs="Arial"/>
        </w:rPr>
      </w:pPr>
      <w:r w:rsidRPr="008C6149">
        <w:rPr>
          <w:rFonts w:ascii="Arial" w:hAnsi="Arial" w:cs="Arial"/>
        </w:rPr>
        <w:t>nepreklicno soglasje uporabnika svojemu ponudniku plačilnih storitev, da v breme uporabnikovih denarnih sredstev izvrši plačilno transakcijo, ki jo odredi imetnik menice v skladu s 1. alinejo tega odstavka.</w:t>
      </w:r>
    </w:p>
    <w:p w14:paraId="40E4317D" w14:textId="77777777" w:rsidR="00F26571" w:rsidRPr="008C6149" w:rsidRDefault="00F26571" w:rsidP="00F26571">
      <w:pPr>
        <w:rPr>
          <w:rFonts w:ascii="Arial" w:hAnsi="Arial" w:cs="Arial"/>
        </w:rPr>
      </w:pPr>
    </w:p>
    <w:p w14:paraId="1C96CAAE" w14:textId="524A5701" w:rsidR="00F26571" w:rsidRPr="008C6149" w:rsidRDefault="00F26571" w:rsidP="00F26571">
      <w:pPr>
        <w:rPr>
          <w:rFonts w:ascii="Arial" w:hAnsi="Arial" w:cs="Arial"/>
        </w:rPr>
      </w:pPr>
      <w:r w:rsidRPr="008C6149">
        <w:rPr>
          <w:rFonts w:ascii="Arial" w:hAnsi="Arial" w:cs="Arial"/>
        </w:rPr>
        <w:t>Morebitne spore v zvezi z unovčenjem menice med upravičencem in ponudnikom rešuje stvarno pristojno sodišče v Slovenj Gradcu po pravu Republike Slovenije.</w:t>
      </w:r>
    </w:p>
    <w:p w14:paraId="3A8383E5" w14:textId="77777777" w:rsidR="00E14BE6" w:rsidRPr="008C6149" w:rsidRDefault="00E14BE6" w:rsidP="00612349">
      <w:pPr>
        <w:rPr>
          <w:rFonts w:ascii="Arial" w:hAnsi="Arial" w:cs="Arial"/>
        </w:rPr>
      </w:pPr>
    </w:p>
    <w:p w14:paraId="31111E4A" w14:textId="77777777" w:rsidR="001B5DAD" w:rsidRPr="008C6149" w:rsidRDefault="001B5DAD" w:rsidP="002E661F">
      <w:pPr>
        <w:rPr>
          <w:rFonts w:ascii="Arial" w:hAnsi="Arial" w:cs="Arial"/>
        </w:rPr>
      </w:pPr>
    </w:p>
    <w:p w14:paraId="59587504" w14:textId="47662A7E" w:rsidR="00C30C26" w:rsidRPr="008C6149" w:rsidRDefault="00C30C26" w:rsidP="00C30C26">
      <w:pPr>
        <w:ind w:left="540" w:hanging="540"/>
        <w:rPr>
          <w:rFonts w:ascii="Arial" w:hAnsi="Arial" w:cs="Arial"/>
        </w:rPr>
      </w:pPr>
      <w:r w:rsidRPr="008C6149">
        <w:rPr>
          <w:rFonts w:ascii="Arial" w:hAnsi="Arial" w:cs="Arial"/>
        </w:rPr>
        <w:t>Kraj in datum</w:t>
      </w:r>
      <w:r w:rsidR="001B5DAD" w:rsidRPr="008C6149">
        <w:rPr>
          <w:rFonts w:ascii="Arial" w:hAnsi="Arial" w:cs="Arial"/>
        </w:rPr>
        <w:t xml:space="preserve"> izdaje izjave in naloga</w:t>
      </w:r>
      <w:r w:rsidRPr="008C6149">
        <w:rPr>
          <w:rFonts w:ascii="Arial" w:hAnsi="Arial" w:cs="Arial"/>
        </w:rPr>
        <w:t>:</w:t>
      </w:r>
      <w:r w:rsidRPr="008C6149">
        <w:rPr>
          <w:rFonts w:ascii="Arial" w:hAnsi="Arial" w:cs="Arial"/>
        </w:rPr>
        <w:tab/>
      </w:r>
      <w:r w:rsidR="001B5DAD" w:rsidRPr="008C6149">
        <w:rPr>
          <w:rFonts w:ascii="Arial" w:hAnsi="Arial" w:cs="Arial"/>
        </w:rPr>
        <w:tab/>
      </w:r>
      <w:r w:rsidRPr="008C6149">
        <w:rPr>
          <w:rFonts w:ascii="Arial" w:hAnsi="Arial" w:cs="Arial"/>
        </w:rPr>
        <w:t>Žig</w:t>
      </w:r>
      <w:r w:rsidRPr="008C6149">
        <w:rPr>
          <w:rFonts w:ascii="Arial" w:hAnsi="Arial" w:cs="Arial"/>
        </w:rPr>
        <w:tab/>
      </w:r>
      <w:r w:rsidRPr="008C6149">
        <w:rPr>
          <w:rFonts w:ascii="Arial" w:hAnsi="Arial" w:cs="Arial"/>
        </w:rPr>
        <w:tab/>
        <w:t>podpis zakonitega zastopnika</w:t>
      </w:r>
    </w:p>
    <w:p w14:paraId="318DEFF3" w14:textId="77777777" w:rsidR="00C30C26" w:rsidRPr="008C6149" w:rsidRDefault="00C30C26" w:rsidP="00C30C26">
      <w:pPr>
        <w:ind w:left="540" w:hanging="540"/>
        <w:rPr>
          <w:rFonts w:ascii="Arial" w:hAnsi="Arial" w:cs="Arial"/>
        </w:rPr>
      </w:pP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gospodarskega subjekta</w:t>
      </w:r>
    </w:p>
    <w:p w14:paraId="2D3AFA6C" w14:textId="77777777" w:rsidR="00C30C26" w:rsidRPr="008C6149" w:rsidRDefault="00C30C26" w:rsidP="00C30C26">
      <w:pPr>
        <w:ind w:left="540" w:hanging="540"/>
        <w:rPr>
          <w:rFonts w:ascii="Arial" w:hAnsi="Arial" w:cs="Arial"/>
        </w:rPr>
      </w:pPr>
    </w:p>
    <w:p w14:paraId="4AA5BD1A" w14:textId="77777777" w:rsidR="00C30C26" w:rsidRPr="008C6149" w:rsidRDefault="00C30C26" w:rsidP="00C30C26">
      <w:pPr>
        <w:ind w:left="540" w:hanging="540"/>
        <w:rPr>
          <w:rFonts w:ascii="Arial" w:hAnsi="Arial" w:cs="Arial"/>
        </w:rPr>
      </w:pPr>
      <w:r w:rsidRPr="008C6149">
        <w:rPr>
          <w:rFonts w:ascii="Arial" w:hAnsi="Arial" w:cs="Arial"/>
        </w:rPr>
        <w:t>_____________________</w:t>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________________</w:t>
      </w:r>
    </w:p>
    <w:p w14:paraId="53546D4E" w14:textId="77777777" w:rsidR="00C30C26" w:rsidRPr="008C6149" w:rsidRDefault="00C30C26" w:rsidP="00C30C26">
      <w:pPr>
        <w:rPr>
          <w:rFonts w:ascii="Arial" w:hAnsi="Arial" w:cs="Arial"/>
          <w:b/>
        </w:rPr>
      </w:pPr>
    </w:p>
    <w:p w14:paraId="68F22186" w14:textId="00EAF0AA" w:rsidR="00C30C26" w:rsidRPr="008C6149" w:rsidRDefault="00C30C26" w:rsidP="00C30C26">
      <w:pPr>
        <w:rPr>
          <w:rFonts w:ascii="Arial" w:hAnsi="Arial" w:cs="Arial"/>
        </w:rPr>
      </w:pPr>
      <w:r w:rsidRPr="008C6149">
        <w:rPr>
          <w:rFonts w:ascii="Arial" w:hAnsi="Arial" w:cs="Arial"/>
          <w:b/>
        </w:rPr>
        <w:t xml:space="preserve">Priloga: </w:t>
      </w:r>
      <w:r w:rsidR="00AE1BBB" w:rsidRPr="008C6149">
        <w:rPr>
          <w:rFonts w:ascii="Arial" w:hAnsi="Arial" w:cs="Arial"/>
        </w:rPr>
        <w:t>dve</w:t>
      </w:r>
      <w:r w:rsidRPr="008C6149">
        <w:rPr>
          <w:rFonts w:ascii="Arial" w:hAnsi="Arial" w:cs="Arial"/>
        </w:rPr>
        <w:t xml:space="preserve"> (</w:t>
      </w:r>
      <w:r w:rsidR="00AE1BBB" w:rsidRPr="008C6149">
        <w:rPr>
          <w:rFonts w:ascii="Arial" w:hAnsi="Arial" w:cs="Arial"/>
        </w:rPr>
        <w:t>2</w:t>
      </w:r>
      <w:r w:rsidRPr="008C6149">
        <w:rPr>
          <w:rFonts w:ascii="Arial" w:hAnsi="Arial" w:cs="Arial"/>
        </w:rPr>
        <w:t>) menic</w:t>
      </w:r>
      <w:r w:rsidR="00AE1BBB" w:rsidRPr="008C6149">
        <w:rPr>
          <w:rFonts w:ascii="Arial" w:hAnsi="Arial" w:cs="Arial"/>
        </w:rPr>
        <w:t>i</w:t>
      </w:r>
    </w:p>
    <w:p w14:paraId="20DEC0CC" w14:textId="77777777" w:rsidR="00785247" w:rsidRPr="00E16CE4" w:rsidRDefault="00785247" w:rsidP="00F32AB4">
      <w:pPr>
        <w:rPr>
          <w:rFonts w:ascii="Arial" w:hAnsi="Arial" w:cs="Arial"/>
          <w:color w:val="EE0000"/>
        </w:rPr>
      </w:pPr>
    </w:p>
    <w:sectPr w:rsidR="00785247" w:rsidRPr="00E16CE4" w:rsidSect="003A6CFC">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D5843" w14:textId="77777777" w:rsidR="000E4E39" w:rsidRDefault="000E4E39">
      <w:r>
        <w:separator/>
      </w:r>
    </w:p>
    <w:p w14:paraId="02DFF150" w14:textId="77777777" w:rsidR="000E4E39" w:rsidRDefault="000E4E39"/>
  </w:endnote>
  <w:endnote w:type="continuationSeparator" w:id="0">
    <w:p w14:paraId="0309082A" w14:textId="77777777" w:rsidR="000E4E39" w:rsidRDefault="000E4E39">
      <w:r>
        <w:continuationSeparator/>
      </w:r>
    </w:p>
    <w:p w14:paraId="0C8AE8AF" w14:textId="77777777" w:rsidR="000E4E39" w:rsidRDefault="000E4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F3F4" w14:textId="45CAE772" w:rsidR="003F3F5B" w:rsidRPr="00A7360F" w:rsidRDefault="00A7360F">
    <w:pPr>
      <w:pStyle w:val="Noga"/>
      <w:rPr>
        <w:rFonts w:ascii="Arial" w:hAnsi="Arial" w:cs="Arial"/>
        <w:sz w:val="16"/>
        <w:szCs w:val="16"/>
      </w:rPr>
    </w:pPr>
    <w:r w:rsidRPr="00A7360F">
      <w:rPr>
        <w:rFonts w:ascii="Arial" w:hAnsi="Arial" w:cs="Arial"/>
        <w:noProof/>
        <w:sz w:val="16"/>
        <w:szCs w:val="16"/>
      </w:rPr>
      <w:t>JN-</w:t>
    </w:r>
    <w:r w:rsidR="00F864F1">
      <w:rPr>
        <w:rFonts w:ascii="Arial" w:hAnsi="Arial" w:cs="Arial"/>
        <w:noProof/>
        <w:sz w:val="16"/>
        <w:szCs w:val="16"/>
      </w:rPr>
      <w:t>2</w:t>
    </w:r>
    <w:r w:rsidR="00A0708C">
      <w:rPr>
        <w:rFonts w:ascii="Arial" w:hAnsi="Arial" w:cs="Arial"/>
        <w:noProof/>
        <w:sz w:val="16"/>
        <w:szCs w:val="16"/>
      </w:rPr>
      <w:t>Me</w:t>
    </w:r>
    <w:r w:rsidRPr="00A7360F">
      <w:rPr>
        <w:rFonts w:ascii="Arial" w:hAnsi="Arial" w:cs="Arial"/>
        <w:noProof/>
        <w:sz w:val="16"/>
        <w:szCs w:val="16"/>
      </w:rPr>
      <w:t>/202</w:t>
    </w:r>
    <w:r w:rsidR="00A0708C">
      <w:rPr>
        <w:rFonts w:ascii="Arial" w:hAnsi="Arial" w:cs="Arial"/>
        <w:noProof/>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D519E" w14:textId="77777777" w:rsidR="000E4E39" w:rsidRDefault="000E4E39">
      <w:r>
        <w:separator/>
      </w:r>
    </w:p>
    <w:p w14:paraId="5000DF7B" w14:textId="77777777" w:rsidR="000E4E39" w:rsidRDefault="000E4E39"/>
  </w:footnote>
  <w:footnote w:type="continuationSeparator" w:id="0">
    <w:p w14:paraId="7337C60D" w14:textId="77777777" w:rsidR="000E4E39" w:rsidRDefault="000E4E39">
      <w:r>
        <w:continuationSeparator/>
      </w:r>
    </w:p>
    <w:p w14:paraId="3DB5E0A0" w14:textId="77777777" w:rsidR="000E4E39" w:rsidRDefault="000E4E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6EF"/>
    <w:multiLevelType w:val="hybridMultilevel"/>
    <w:tmpl w:val="E076B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DF2436"/>
    <w:multiLevelType w:val="hybridMultilevel"/>
    <w:tmpl w:val="34D6779A"/>
    <w:lvl w:ilvl="0" w:tplc="70E8EFBE">
      <w:start w:val="1"/>
      <w:numFmt w:val="bullet"/>
      <w:lvlText w:val="-"/>
      <w:lvlJc w:val="left"/>
      <w:pPr>
        <w:ind w:left="720" w:hanging="360"/>
      </w:pPr>
      <w:rPr>
        <w:rFonts w:ascii="Arial" w:hAnsi="Arial"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FD6E4F"/>
    <w:multiLevelType w:val="multilevel"/>
    <w:tmpl w:val="2A22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657EFE"/>
    <w:multiLevelType w:val="hybridMultilevel"/>
    <w:tmpl w:val="3D6E39A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5"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5174C9"/>
    <w:multiLevelType w:val="multilevel"/>
    <w:tmpl w:val="11E03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7820A1"/>
    <w:multiLevelType w:val="hybridMultilevel"/>
    <w:tmpl w:val="DD3282D8"/>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F133B9"/>
    <w:multiLevelType w:val="hybridMultilevel"/>
    <w:tmpl w:val="71228842"/>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913C50"/>
    <w:multiLevelType w:val="hybridMultilevel"/>
    <w:tmpl w:val="10C24CAC"/>
    <w:lvl w:ilvl="0" w:tplc="072A3622">
      <w:numFmt w:val="bullet"/>
      <w:lvlText w:val="-"/>
      <w:lvlJc w:val="left"/>
      <w:pPr>
        <w:ind w:left="1080" w:hanging="360"/>
      </w:pPr>
      <w:rPr>
        <w:rFonts w:ascii="Garamond" w:eastAsia="Times New Roman"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9A220B0"/>
    <w:multiLevelType w:val="multilevel"/>
    <w:tmpl w:val="9356EC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C20699"/>
    <w:multiLevelType w:val="hybridMultilevel"/>
    <w:tmpl w:val="88243474"/>
    <w:lvl w:ilvl="0" w:tplc="1F429304">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1027B1"/>
    <w:multiLevelType w:val="hybridMultilevel"/>
    <w:tmpl w:val="F4BA3B30"/>
    <w:lvl w:ilvl="0" w:tplc="9A0E8594">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19175E"/>
    <w:multiLevelType w:val="multilevel"/>
    <w:tmpl w:val="1BAE20F4"/>
    <w:lvl w:ilvl="0">
      <w:numFmt w:val="bullet"/>
      <w:lvlText w:val="-"/>
      <w:lvlJc w:val="left"/>
      <w:pPr>
        <w:tabs>
          <w:tab w:val="num" w:pos="720"/>
        </w:tabs>
        <w:ind w:left="720" w:hanging="360"/>
      </w:pPr>
      <w:rPr>
        <w:rFonts w:ascii="Garamond" w:eastAsia="Times New Roman" w:hAnsi="Garamond" w:cs="Times New Roman" w:hint="default"/>
        <w:sz w:val="20"/>
      </w:rPr>
    </w:lvl>
    <w:lvl w:ilvl="1">
      <w:numFmt w:val="bullet"/>
      <w:lvlText w:val="-"/>
      <w:lvlJc w:val="left"/>
      <w:pPr>
        <w:ind w:left="1440" w:hanging="360"/>
      </w:pPr>
      <w:rPr>
        <w:rFonts w:ascii="Garamond" w:eastAsia="Times New Roman" w:hAnsi="Garamond" w:cs="Times New Roman" w:hint="default"/>
      </w:rPr>
    </w:lvl>
    <w:lvl w:ilvl="2">
      <w:start w:val="1"/>
      <w:numFmt w:val="upp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D40E8F"/>
    <w:multiLevelType w:val="multilevel"/>
    <w:tmpl w:val="5B6E0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6F0735"/>
    <w:multiLevelType w:val="hybridMultilevel"/>
    <w:tmpl w:val="C89EE892"/>
    <w:lvl w:ilvl="0" w:tplc="CDD054B6">
      <w:start w:val="1"/>
      <w:numFmt w:val="upperLetter"/>
      <w:lvlText w:val="%1)"/>
      <w:lvlJc w:val="left"/>
      <w:pPr>
        <w:ind w:left="720" w:hanging="360"/>
      </w:pPr>
      <w:rPr>
        <w:rFonts w:hint="default"/>
        <w:b/>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20" w15:restartNumberingAfterBreak="0">
    <w:nsid w:val="3A131B6C"/>
    <w:multiLevelType w:val="hybridMultilevel"/>
    <w:tmpl w:val="8AD2323E"/>
    <w:lvl w:ilvl="0" w:tplc="0424000F">
      <w:start w:val="1"/>
      <w:numFmt w:val="decimal"/>
      <w:lvlText w:val="%1."/>
      <w:lvlJc w:val="left"/>
      <w:pPr>
        <w:ind w:left="720" w:hanging="360"/>
      </w:pPr>
      <w:rPr>
        <w:rFonts w:hint="default"/>
      </w:rPr>
    </w:lvl>
    <w:lvl w:ilvl="1" w:tplc="C7FA39FC">
      <w:start w:val="12"/>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5B6CB7"/>
    <w:multiLevelType w:val="hybridMultilevel"/>
    <w:tmpl w:val="0186CF9E"/>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282AEE"/>
    <w:multiLevelType w:val="hybridMultilevel"/>
    <w:tmpl w:val="3EF0E1F0"/>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8D073E"/>
    <w:multiLevelType w:val="multilevel"/>
    <w:tmpl w:val="04CEC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855E6"/>
    <w:multiLevelType w:val="multilevel"/>
    <w:tmpl w:val="6764F3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335A56"/>
    <w:multiLevelType w:val="hybridMultilevel"/>
    <w:tmpl w:val="32C4EEAC"/>
    <w:lvl w:ilvl="0" w:tplc="39222B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6F3546"/>
    <w:multiLevelType w:val="hybridMultilevel"/>
    <w:tmpl w:val="E1B22B46"/>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7646DA"/>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900D46"/>
    <w:multiLevelType w:val="hybridMultilevel"/>
    <w:tmpl w:val="7B24B728"/>
    <w:lvl w:ilvl="0" w:tplc="36FA63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E944EA"/>
    <w:multiLevelType w:val="hybridMultilevel"/>
    <w:tmpl w:val="E9D63E8E"/>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AD230B"/>
    <w:multiLevelType w:val="multilevel"/>
    <w:tmpl w:val="093A3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BA1136A"/>
    <w:multiLevelType w:val="hybridMultilevel"/>
    <w:tmpl w:val="2B56F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1B0303"/>
    <w:multiLevelType w:val="hybridMultilevel"/>
    <w:tmpl w:val="810AC5C6"/>
    <w:lvl w:ilvl="0" w:tplc="ED9AE3C8">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DB58C3"/>
    <w:multiLevelType w:val="hybridMultilevel"/>
    <w:tmpl w:val="FB92A29E"/>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622E47B8"/>
    <w:multiLevelType w:val="hybridMultilevel"/>
    <w:tmpl w:val="66007BD2"/>
    <w:lvl w:ilvl="0" w:tplc="00000015">
      <w:start w:val="2"/>
      <w:numFmt w:val="bullet"/>
      <w:lvlText w:val="-"/>
      <w:lvlJc w:val="left"/>
      <w:pPr>
        <w:ind w:left="720"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6B2BBE"/>
    <w:multiLevelType w:val="multilevel"/>
    <w:tmpl w:val="A050B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9D6D63"/>
    <w:multiLevelType w:val="hybridMultilevel"/>
    <w:tmpl w:val="08EED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E45798"/>
    <w:multiLevelType w:val="hybridMultilevel"/>
    <w:tmpl w:val="4B3CB9B0"/>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A4564D"/>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445F92"/>
    <w:multiLevelType w:val="hybridMultilevel"/>
    <w:tmpl w:val="7C52DFB8"/>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941075"/>
    <w:multiLevelType w:val="hybridMultilevel"/>
    <w:tmpl w:val="FA6CADD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F97C4C"/>
    <w:multiLevelType w:val="hybridMultilevel"/>
    <w:tmpl w:val="21F6526C"/>
    <w:lvl w:ilvl="0" w:tplc="904C614C">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081A09"/>
    <w:multiLevelType w:val="hybridMultilevel"/>
    <w:tmpl w:val="9042CEBA"/>
    <w:lvl w:ilvl="0" w:tplc="0424000F">
      <w:start w:val="1"/>
      <w:numFmt w:val="decimal"/>
      <w:lvlText w:val="%1."/>
      <w:lvlJc w:val="left"/>
      <w:pPr>
        <w:ind w:left="786" w:hanging="360"/>
      </w:pPr>
    </w:lvl>
    <w:lvl w:ilvl="1" w:tplc="F1BEA966">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203777"/>
    <w:multiLevelType w:val="hybridMultilevel"/>
    <w:tmpl w:val="4CBE625A"/>
    <w:lvl w:ilvl="0" w:tplc="94145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336328"/>
    <w:multiLevelType w:val="hybridMultilevel"/>
    <w:tmpl w:val="845E9512"/>
    <w:lvl w:ilvl="0" w:tplc="F1BEA966">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1835414767">
    <w:abstractNumId w:val="19"/>
  </w:num>
  <w:num w:numId="2" w16cid:durableId="1721250600">
    <w:abstractNumId w:val="4"/>
    <w:lvlOverride w:ilvl="0">
      <w:startOverride w:val="1"/>
    </w:lvlOverride>
  </w:num>
  <w:num w:numId="3" w16cid:durableId="1302541641">
    <w:abstractNumId w:val="7"/>
  </w:num>
  <w:num w:numId="4" w16cid:durableId="660701092">
    <w:abstractNumId w:val="15"/>
  </w:num>
  <w:num w:numId="5" w16cid:durableId="263537280">
    <w:abstractNumId w:val="16"/>
  </w:num>
  <w:num w:numId="6" w16cid:durableId="851262167">
    <w:abstractNumId w:val="36"/>
  </w:num>
  <w:num w:numId="7" w16cid:durableId="381638724">
    <w:abstractNumId w:val="35"/>
  </w:num>
  <w:num w:numId="8" w16cid:durableId="991179954">
    <w:abstractNumId w:val="46"/>
  </w:num>
  <w:num w:numId="9" w16cid:durableId="919950837">
    <w:abstractNumId w:val="45"/>
  </w:num>
  <w:num w:numId="10" w16cid:durableId="471556642">
    <w:abstractNumId w:val="18"/>
  </w:num>
  <w:num w:numId="11" w16cid:durableId="914514880">
    <w:abstractNumId w:val="8"/>
  </w:num>
  <w:num w:numId="12" w16cid:durableId="1811903764">
    <w:abstractNumId w:val="9"/>
  </w:num>
  <w:num w:numId="13" w16cid:durableId="970136980">
    <w:abstractNumId w:val="47"/>
  </w:num>
  <w:num w:numId="14" w16cid:durableId="1244486584">
    <w:abstractNumId w:val="27"/>
  </w:num>
  <w:num w:numId="15" w16cid:durableId="183253536">
    <w:abstractNumId w:val="33"/>
  </w:num>
  <w:num w:numId="16" w16cid:durableId="527834490">
    <w:abstractNumId w:val="26"/>
  </w:num>
  <w:num w:numId="17" w16cid:durableId="567805485">
    <w:abstractNumId w:val="49"/>
  </w:num>
  <w:num w:numId="18" w16cid:durableId="259144137">
    <w:abstractNumId w:val="39"/>
  </w:num>
  <w:num w:numId="19" w16cid:durableId="1360594318">
    <w:abstractNumId w:val="12"/>
  </w:num>
  <w:num w:numId="20" w16cid:durableId="1718234570">
    <w:abstractNumId w:val="5"/>
  </w:num>
  <w:num w:numId="21" w16cid:durableId="1250626902">
    <w:abstractNumId w:val="31"/>
  </w:num>
  <w:num w:numId="22" w16cid:durableId="67388038">
    <w:abstractNumId w:val="40"/>
  </w:num>
  <w:num w:numId="23" w16cid:durableId="1243492187">
    <w:abstractNumId w:val="20"/>
  </w:num>
  <w:num w:numId="24" w16cid:durableId="1867668624">
    <w:abstractNumId w:val="44"/>
  </w:num>
  <w:num w:numId="25" w16cid:durableId="1491289386">
    <w:abstractNumId w:val="34"/>
  </w:num>
  <w:num w:numId="26" w16cid:durableId="2107724791">
    <w:abstractNumId w:val="21"/>
  </w:num>
  <w:num w:numId="27" w16cid:durableId="1682391500">
    <w:abstractNumId w:val="22"/>
  </w:num>
  <w:num w:numId="28" w16cid:durableId="1119180690">
    <w:abstractNumId w:val="37"/>
  </w:num>
  <w:num w:numId="29" w16cid:durableId="1858035782">
    <w:abstractNumId w:val="43"/>
  </w:num>
  <w:num w:numId="30" w16cid:durableId="1277255599">
    <w:abstractNumId w:val="29"/>
  </w:num>
  <w:num w:numId="31" w16cid:durableId="720635940">
    <w:abstractNumId w:val="42"/>
  </w:num>
  <w:num w:numId="32" w16cid:durableId="411775197">
    <w:abstractNumId w:val="1"/>
  </w:num>
  <w:num w:numId="33" w16cid:durableId="1829440071">
    <w:abstractNumId w:val="0"/>
  </w:num>
  <w:num w:numId="34" w16cid:durableId="1512530812">
    <w:abstractNumId w:val="10"/>
  </w:num>
  <w:num w:numId="35" w16cid:durableId="1473593251">
    <w:abstractNumId w:val="48"/>
  </w:num>
  <w:num w:numId="36" w16cid:durableId="1609655353">
    <w:abstractNumId w:val="41"/>
  </w:num>
  <w:num w:numId="37" w16cid:durableId="1673678133">
    <w:abstractNumId w:val="3"/>
  </w:num>
  <w:num w:numId="38" w16cid:durableId="1921137960">
    <w:abstractNumId w:val="14"/>
  </w:num>
  <w:num w:numId="39" w16cid:durableId="635724638">
    <w:abstractNumId w:val="13"/>
  </w:num>
  <w:num w:numId="40" w16cid:durableId="1958022385">
    <w:abstractNumId w:val="32"/>
  </w:num>
  <w:num w:numId="41" w16cid:durableId="1446654786">
    <w:abstractNumId w:val="28"/>
  </w:num>
  <w:num w:numId="42" w16cid:durableId="1250651523">
    <w:abstractNumId w:val="25"/>
  </w:num>
  <w:num w:numId="43" w16cid:durableId="452480406">
    <w:abstractNumId w:val="23"/>
  </w:num>
  <w:num w:numId="44" w16cid:durableId="524488713">
    <w:abstractNumId w:val="24"/>
  </w:num>
  <w:num w:numId="45" w16cid:durableId="2039893954">
    <w:abstractNumId w:val="30"/>
  </w:num>
  <w:num w:numId="46" w16cid:durableId="1864322974">
    <w:abstractNumId w:val="2"/>
  </w:num>
  <w:num w:numId="47" w16cid:durableId="1434939985">
    <w:abstractNumId w:val="11"/>
  </w:num>
  <w:num w:numId="48" w16cid:durableId="318466823">
    <w:abstractNumId w:val="38"/>
  </w:num>
  <w:num w:numId="49" w16cid:durableId="290211464">
    <w:abstractNumId w:val="17"/>
  </w:num>
  <w:num w:numId="50" w16cid:durableId="171770312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A99"/>
    <w:rsid w:val="0000130B"/>
    <w:rsid w:val="00001AEA"/>
    <w:rsid w:val="00001C53"/>
    <w:rsid w:val="00002F1A"/>
    <w:rsid w:val="000033DC"/>
    <w:rsid w:val="00003C51"/>
    <w:rsid w:val="00003FCA"/>
    <w:rsid w:val="00004C2F"/>
    <w:rsid w:val="00005087"/>
    <w:rsid w:val="000061CA"/>
    <w:rsid w:val="0000676E"/>
    <w:rsid w:val="000067D5"/>
    <w:rsid w:val="00007401"/>
    <w:rsid w:val="0000757E"/>
    <w:rsid w:val="000077F1"/>
    <w:rsid w:val="00010869"/>
    <w:rsid w:val="00010ED6"/>
    <w:rsid w:val="00010F5B"/>
    <w:rsid w:val="0001110B"/>
    <w:rsid w:val="00011305"/>
    <w:rsid w:val="00011A7A"/>
    <w:rsid w:val="000146AC"/>
    <w:rsid w:val="00015D61"/>
    <w:rsid w:val="000161F7"/>
    <w:rsid w:val="00016861"/>
    <w:rsid w:val="00017088"/>
    <w:rsid w:val="000173B9"/>
    <w:rsid w:val="00020D98"/>
    <w:rsid w:val="000226A0"/>
    <w:rsid w:val="00022CD8"/>
    <w:rsid w:val="00023921"/>
    <w:rsid w:val="000248BC"/>
    <w:rsid w:val="00024C64"/>
    <w:rsid w:val="00027B96"/>
    <w:rsid w:val="00027FD4"/>
    <w:rsid w:val="0003014C"/>
    <w:rsid w:val="0003072C"/>
    <w:rsid w:val="00030781"/>
    <w:rsid w:val="00030B45"/>
    <w:rsid w:val="0003176F"/>
    <w:rsid w:val="00032841"/>
    <w:rsid w:val="00032B0C"/>
    <w:rsid w:val="0003467D"/>
    <w:rsid w:val="0003467F"/>
    <w:rsid w:val="0003525E"/>
    <w:rsid w:val="000359B7"/>
    <w:rsid w:val="00035AAB"/>
    <w:rsid w:val="00037212"/>
    <w:rsid w:val="000373D0"/>
    <w:rsid w:val="00037806"/>
    <w:rsid w:val="000402D2"/>
    <w:rsid w:val="000405EC"/>
    <w:rsid w:val="00040659"/>
    <w:rsid w:val="0004092F"/>
    <w:rsid w:val="00041060"/>
    <w:rsid w:val="000417C3"/>
    <w:rsid w:val="00041AFA"/>
    <w:rsid w:val="00041E60"/>
    <w:rsid w:val="00042B44"/>
    <w:rsid w:val="00042BC4"/>
    <w:rsid w:val="00042C11"/>
    <w:rsid w:val="000438C6"/>
    <w:rsid w:val="0004470B"/>
    <w:rsid w:val="00044759"/>
    <w:rsid w:val="00044B03"/>
    <w:rsid w:val="00045C48"/>
    <w:rsid w:val="00046C12"/>
    <w:rsid w:val="0004702B"/>
    <w:rsid w:val="00047882"/>
    <w:rsid w:val="000507DE"/>
    <w:rsid w:val="0005099E"/>
    <w:rsid w:val="00051945"/>
    <w:rsid w:val="0005394F"/>
    <w:rsid w:val="0005454B"/>
    <w:rsid w:val="00055E42"/>
    <w:rsid w:val="00056CAE"/>
    <w:rsid w:val="00057CD6"/>
    <w:rsid w:val="000605D6"/>
    <w:rsid w:val="00060F3D"/>
    <w:rsid w:val="000628A6"/>
    <w:rsid w:val="00062E6F"/>
    <w:rsid w:val="00063DBB"/>
    <w:rsid w:val="000645BA"/>
    <w:rsid w:val="00065F51"/>
    <w:rsid w:val="00065F7C"/>
    <w:rsid w:val="000675C1"/>
    <w:rsid w:val="00067BBF"/>
    <w:rsid w:val="000700DB"/>
    <w:rsid w:val="00070A8B"/>
    <w:rsid w:val="00070AE0"/>
    <w:rsid w:val="00070B76"/>
    <w:rsid w:val="00070DDD"/>
    <w:rsid w:val="00071193"/>
    <w:rsid w:val="00071EB6"/>
    <w:rsid w:val="0007201D"/>
    <w:rsid w:val="000724D5"/>
    <w:rsid w:val="0007291C"/>
    <w:rsid w:val="00072C4A"/>
    <w:rsid w:val="00075722"/>
    <w:rsid w:val="00075AC8"/>
    <w:rsid w:val="00075B23"/>
    <w:rsid w:val="00077371"/>
    <w:rsid w:val="000774B8"/>
    <w:rsid w:val="00080B2D"/>
    <w:rsid w:val="00080BC2"/>
    <w:rsid w:val="00082A56"/>
    <w:rsid w:val="0008378F"/>
    <w:rsid w:val="000838C8"/>
    <w:rsid w:val="0008474D"/>
    <w:rsid w:val="00084934"/>
    <w:rsid w:val="00084A55"/>
    <w:rsid w:val="00084F7D"/>
    <w:rsid w:val="00087120"/>
    <w:rsid w:val="000873E6"/>
    <w:rsid w:val="00090639"/>
    <w:rsid w:val="00091726"/>
    <w:rsid w:val="00091818"/>
    <w:rsid w:val="00092A75"/>
    <w:rsid w:val="00093C9E"/>
    <w:rsid w:val="000951B7"/>
    <w:rsid w:val="000951EE"/>
    <w:rsid w:val="00097E46"/>
    <w:rsid w:val="000A10F0"/>
    <w:rsid w:val="000A1231"/>
    <w:rsid w:val="000A16EA"/>
    <w:rsid w:val="000A2199"/>
    <w:rsid w:val="000A2A49"/>
    <w:rsid w:val="000A2EB6"/>
    <w:rsid w:val="000A45A9"/>
    <w:rsid w:val="000A52D4"/>
    <w:rsid w:val="000A639E"/>
    <w:rsid w:val="000A767D"/>
    <w:rsid w:val="000A7A01"/>
    <w:rsid w:val="000B076A"/>
    <w:rsid w:val="000B13E4"/>
    <w:rsid w:val="000B1DF0"/>
    <w:rsid w:val="000B231A"/>
    <w:rsid w:val="000B240D"/>
    <w:rsid w:val="000B2437"/>
    <w:rsid w:val="000B2735"/>
    <w:rsid w:val="000B2C9A"/>
    <w:rsid w:val="000B3097"/>
    <w:rsid w:val="000B31A4"/>
    <w:rsid w:val="000B4421"/>
    <w:rsid w:val="000B6155"/>
    <w:rsid w:val="000B7D22"/>
    <w:rsid w:val="000C0043"/>
    <w:rsid w:val="000C068A"/>
    <w:rsid w:val="000C0846"/>
    <w:rsid w:val="000C103A"/>
    <w:rsid w:val="000C10B8"/>
    <w:rsid w:val="000C229B"/>
    <w:rsid w:val="000C4B40"/>
    <w:rsid w:val="000C4BC7"/>
    <w:rsid w:val="000C5432"/>
    <w:rsid w:val="000C6357"/>
    <w:rsid w:val="000C678B"/>
    <w:rsid w:val="000C6AD5"/>
    <w:rsid w:val="000C6DC9"/>
    <w:rsid w:val="000C7F30"/>
    <w:rsid w:val="000D0441"/>
    <w:rsid w:val="000D0EF5"/>
    <w:rsid w:val="000D17D5"/>
    <w:rsid w:val="000D1865"/>
    <w:rsid w:val="000D1D23"/>
    <w:rsid w:val="000D2922"/>
    <w:rsid w:val="000D5536"/>
    <w:rsid w:val="000D576B"/>
    <w:rsid w:val="000D5996"/>
    <w:rsid w:val="000D640F"/>
    <w:rsid w:val="000D655F"/>
    <w:rsid w:val="000D67C5"/>
    <w:rsid w:val="000D6F76"/>
    <w:rsid w:val="000D7FE8"/>
    <w:rsid w:val="000E0729"/>
    <w:rsid w:val="000E21F1"/>
    <w:rsid w:val="000E235B"/>
    <w:rsid w:val="000E2F58"/>
    <w:rsid w:val="000E3019"/>
    <w:rsid w:val="000E445F"/>
    <w:rsid w:val="000E4E39"/>
    <w:rsid w:val="000E52B9"/>
    <w:rsid w:val="000E5CDB"/>
    <w:rsid w:val="000E729B"/>
    <w:rsid w:val="000F0625"/>
    <w:rsid w:val="000F0626"/>
    <w:rsid w:val="000F17E4"/>
    <w:rsid w:val="000F2A2D"/>
    <w:rsid w:val="000F3086"/>
    <w:rsid w:val="000F3155"/>
    <w:rsid w:val="000F3424"/>
    <w:rsid w:val="000F47F7"/>
    <w:rsid w:val="000F5313"/>
    <w:rsid w:val="000F6291"/>
    <w:rsid w:val="000F71CB"/>
    <w:rsid w:val="000F7AE9"/>
    <w:rsid w:val="000F7F92"/>
    <w:rsid w:val="001005BE"/>
    <w:rsid w:val="00100AC4"/>
    <w:rsid w:val="001011D8"/>
    <w:rsid w:val="00101A5C"/>
    <w:rsid w:val="00101B68"/>
    <w:rsid w:val="00103977"/>
    <w:rsid w:val="0010444B"/>
    <w:rsid w:val="00104BF7"/>
    <w:rsid w:val="001059E5"/>
    <w:rsid w:val="001060C9"/>
    <w:rsid w:val="001062E9"/>
    <w:rsid w:val="00106740"/>
    <w:rsid w:val="00110A91"/>
    <w:rsid w:val="00110FC0"/>
    <w:rsid w:val="00111EA6"/>
    <w:rsid w:val="00114D18"/>
    <w:rsid w:val="00115476"/>
    <w:rsid w:val="0011575B"/>
    <w:rsid w:val="00120B5C"/>
    <w:rsid w:val="00120BEB"/>
    <w:rsid w:val="00120E54"/>
    <w:rsid w:val="00121491"/>
    <w:rsid w:val="00122431"/>
    <w:rsid w:val="00124331"/>
    <w:rsid w:val="00124BE6"/>
    <w:rsid w:val="00124DAF"/>
    <w:rsid w:val="00124E50"/>
    <w:rsid w:val="001251C2"/>
    <w:rsid w:val="00126375"/>
    <w:rsid w:val="00126DED"/>
    <w:rsid w:val="001271A8"/>
    <w:rsid w:val="00127E32"/>
    <w:rsid w:val="00131747"/>
    <w:rsid w:val="00131CEF"/>
    <w:rsid w:val="00131E2E"/>
    <w:rsid w:val="00132C89"/>
    <w:rsid w:val="001334FD"/>
    <w:rsid w:val="00134017"/>
    <w:rsid w:val="00134317"/>
    <w:rsid w:val="00134C4E"/>
    <w:rsid w:val="00136671"/>
    <w:rsid w:val="00136EE9"/>
    <w:rsid w:val="00136FA8"/>
    <w:rsid w:val="00140719"/>
    <w:rsid w:val="001408F8"/>
    <w:rsid w:val="00140B93"/>
    <w:rsid w:val="00141DCB"/>
    <w:rsid w:val="00142306"/>
    <w:rsid w:val="0014288A"/>
    <w:rsid w:val="00142963"/>
    <w:rsid w:val="00142CBA"/>
    <w:rsid w:val="00142EA7"/>
    <w:rsid w:val="001447C1"/>
    <w:rsid w:val="00144D72"/>
    <w:rsid w:val="0014500B"/>
    <w:rsid w:val="001453F6"/>
    <w:rsid w:val="0014720E"/>
    <w:rsid w:val="00147852"/>
    <w:rsid w:val="00147B3F"/>
    <w:rsid w:val="00150EF3"/>
    <w:rsid w:val="00150F40"/>
    <w:rsid w:val="00150FA1"/>
    <w:rsid w:val="00151E5F"/>
    <w:rsid w:val="00152031"/>
    <w:rsid w:val="001523D1"/>
    <w:rsid w:val="0015240E"/>
    <w:rsid w:val="00153479"/>
    <w:rsid w:val="00154A7F"/>
    <w:rsid w:val="00155868"/>
    <w:rsid w:val="00155928"/>
    <w:rsid w:val="00156087"/>
    <w:rsid w:val="0015652A"/>
    <w:rsid w:val="00156725"/>
    <w:rsid w:val="001567B6"/>
    <w:rsid w:val="00157DE4"/>
    <w:rsid w:val="00157EE5"/>
    <w:rsid w:val="00157F64"/>
    <w:rsid w:val="001604FF"/>
    <w:rsid w:val="00160CB6"/>
    <w:rsid w:val="00161811"/>
    <w:rsid w:val="001620B0"/>
    <w:rsid w:val="00162A67"/>
    <w:rsid w:val="00165205"/>
    <w:rsid w:val="00165EFD"/>
    <w:rsid w:val="001661AF"/>
    <w:rsid w:val="00170FCA"/>
    <w:rsid w:val="001721E1"/>
    <w:rsid w:val="00172DE2"/>
    <w:rsid w:val="00182BE5"/>
    <w:rsid w:val="00183A0D"/>
    <w:rsid w:val="0018498F"/>
    <w:rsid w:val="001849DB"/>
    <w:rsid w:val="00184C0F"/>
    <w:rsid w:val="0018529D"/>
    <w:rsid w:val="00187697"/>
    <w:rsid w:val="00187A08"/>
    <w:rsid w:val="00190480"/>
    <w:rsid w:val="0019056B"/>
    <w:rsid w:val="00191241"/>
    <w:rsid w:val="00192238"/>
    <w:rsid w:val="001926E1"/>
    <w:rsid w:val="00193090"/>
    <w:rsid w:val="00194B9D"/>
    <w:rsid w:val="00195649"/>
    <w:rsid w:val="00195BE5"/>
    <w:rsid w:val="00195C53"/>
    <w:rsid w:val="001971D3"/>
    <w:rsid w:val="001A0DF8"/>
    <w:rsid w:val="001A2CCA"/>
    <w:rsid w:val="001A2E0D"/>
    <w:rsid w:val="001A3B65"/>
    <w:rsid w:val="001A3F1D"/>
    <w:rsid w:val="001A5D8B"/>
    <w:rsid w:val="001A7090"/>
    <w:rsid w:val="001A7608"/>
    <w:rsid w:val="001B05E2"/>
    <w:rsid w:val="001B0B35"/>
    <w:rsid w:val="001B0CAF"/>
    <w:rsid w:val="001B0D65"/>
    <w:rsid w:val="001B0D8A"/>
    <w:rsid w:val="001B1794"/>
    <w:rsid w:val="001B252A"/>
    <w:rsid w:val="001B34A8"/>
    <w:rsid w:val="001B3C9A"/>
    <w:rsid w:val="001B44A3"/>
    <w:rsid w:val="001B4B71"/>
    <w:rsid w:val="001B5C6B"/>
    <w:rsid w:val="001B5DAD"/>
    <w:rsid w:val="001B6159"/>
    <w:rsid w:val="001B629D"/>
    <w:rsid w:val="001B67AD"/>
    <w:rsid w:val="001B7B90"/>
    <w:rsid w:val="001C1FD3"/>
    <w:rsid w:val="001C2768"/>
    <w:rsid w:val="001C3157"/>
    <w:rsid w:val="001C364F"/>
    <w:rsid w:val="001C3E6E"/>
    <w:rsid w:val="001C3EDD"/>
    <w:rsid w:val="001C43E5"/>
    <w:rsid w:val="001C5044"/>
    <w:rsid w:val="001C5147"/>
    <w:rsid w:val="001C5EC2"/>
    <w:rsid w:val="001D052C"/>
    <w:rsid w:val="001D0681"/>
    <w:rsid w:val="001D078D"/>
    <w:rsid w:val="001D09F0"/>
    <w:rsid w:val="001D2893"/>
    <w:rsid w:val="001D4A6B"/>
    <w:rsid w:val="001D4ED5"/>
    <w:rsid w:val="001D4F86"/>
    <w:rsid w:val="001D544C"/>
    <w:rsid w:val="001D56CD"/>
    <w:rsid w:val="001D5EA1"/>
    <w:rsid w:val="001D74F6"/>
    <w:rsid w:val="001D7A74"/>
    <w:rsid w:val="001D7AA4"/>
    <w:rsid w:val="001E03CF"/>
    <w:rsid w:val="001E157A"/>
    <w:rsid w:val="001E1B19"/>
    <w:rsid w:val="001E27F9"/>
    <w:rsid w:val="001E289F"/>
    <w:rsid w:val="001E2C24"/>
    <w:rsid w:val="001E2FCA"/>
    <w:rsid w:val="001E5C3C"/>
    <w:rsid w:val="001E67CC"/>
    <w:rsid w:val="001E70B4"/>
    <w:rsid w:val="001E732D"/>
    <w:rsid w:val="001E776C"/>
    <w:rsid w:val="001F2D0F"/>
    <w:rsid w:val="001F308A"/>
    <w:rsid w:val="001F30E0"/>
    <w:rsid w:val="001F30FA"/>
    <w:rsid w:val="001F3116"/>
    <w:rsid w:val="001F3EE5"/>
    <w:rsid w:val="001F4492"/>
    <w:rsid w:val="001F487E"/>
    <w:rsid w:val="001F4AE3"/>
    <w:rsid w:val="001F4B7A"/>
    <w:rsid w:val="001F57FE"/>
    <w:rsid w:val="001F5E6D"/>
    <w:rsid w:val="001F62FA"/>
    <w:rsid w:val="001F7003"/>
    <w:rsid w:val="001F709F"/>
    <w:rsid w:val="002002A0"/>
    <w:rsid w:val="0020119A"/>
    <w:rsid w:val="002038CD"/>
    <w:rsid w:val="002042B2"/>
    <w:rsid w:val="0020563D"/>
    <w:rsid w:val="00205ABB"/>
    <w:rsid w:val="00205F4F"/>
    <w:rsid w:val="00206920"/>
    <w:rsid w:val="00206B0B"/>
    <w:rsid w:val="00210A30"/>
    <w:rsid w:val="002120B5"/>
    <w:rsid w:val="00212A37"/>
    <w:rsid w:val="00213C7C"/>
    <w:rsid w:val="0021403E"/>
    <w:rsid w:val="002153E7"/>
    <w:rsid w:val="00215B6D"/>
    <w:rsid w:val="00215F21"/>
    <w:rsid w:val="002161ED"/>
    <w:rsid w:val="0021639D"/>
    <w:rsid w:val="00216897"/>
    <w:rsid w:val="00216C85"/>
    <w:rsid w:val="00216D57"/>
    <w:rsid w:val="00221318"/>
    <w:rsid w:val="00221923"/>
    <w:rsid w:val="0022293A"/>
    <w:rsid w:val="0022401C"/>
    <w:rsid w:val="002241BD"/>
    <w:rsid w:val="00224588"/>
    <w:rsid w:val="00225722"/>
    <w:rsid w:val="002259D6"/>
    <w:rsid w:val="00225CC5"/>
    <w:rsid w:val="002276BC"/>
    <w:rsid w:val="0022783D"/>
    <w:rsid w:val="00231F28"/>
    <w:rsid w:val="00233BD4"/>
    <w:rsid w:val="002341D3"/>
    <w:rsid w:val="0023446F"/>
    <w:rsid w:val="0023467C"/>
    <w:rsid w:val="0023513F"/>
    <w:rsid w:val="002360F8"/>
    <w:rsid w:val="00236581"/>
    <w:rsid w:val="0023679A"/>
    <w:rsid w:val="00237396"/>
    <w:rsid w:val="00240A70"/>
    <w:rsid w:val="00241ABC"/>
    <w:rsid w:val="00241B43"/>
    <w:rsid w:val="00242FC3"/>
    <w:rsid w:val="00243B21"/>
    <w:rsid w:val="00243FCF"/>
    <w:rsid w:val="002440B8"/>
    <w:rsid w:val="00244422"/>
    <w:rsid w:val="002447C4"/>
    <w:rsid w:val="00244CC9"/>
    <w:rsid w:val="00245D5E"/>
    <w:rsid w:val="002461FD"/>
    <w:rsid w:val="00246200"/>
    <w:rsid w:val="002464C9"/>
    <w:rsid w:val="0024662F"/>
    <w:rsid w:val="00246ADF"/>
    <w:rsid w:val="0024719D"/>
    <w:rsid w:val="00247A0F"/>
    <w:rsid w:val="002504C9"/>
    <w:rsid w:val="00250A1C"/>
    <w:rsid w:val="00251B1A"/>
    <w:rsid w:val="00253E41"/>
    <w:rsid w:val="002545DC"/>
    <w:rsid w:val="00255243"/>
    <w:rsid w:val="002554A6"/>
    <w:rsid w:val="0025556D"/>
    <w:rsid w:val="0025729D"/>
    <w:rsid w:val="00257621"/>
    <w:rsid w:val="002579C9"/>
    <w:rsid w:val="00260677"/>
    <w:rsid w:val="00260B10"/>
    <w:rsid w:val="00260F53"/>
    <w:rsid w:val="002610B1"/>
    <w:rsid w:val="00263FB8"/>
    <w:rsid w:val="0026426F"/>
    <w:rsid w:val="00264C05"/>
    <w:rsid w:val="0026535A"/>
    <w:rsid w:val="002654F7"/>
    <w:rsid w:val="00265977"/>
    <w:rsid w:val="00265B41"/>
    <w:rsid w:val="00266BB6"/>
    <w:rsid w:val="00267FCB"/>
    <w:rsid w:val="00272064"/>
    <w:rsid w:val="002736B5"/>
    <w:rsid w:val="002742F4"/>
    <w:rsid w:val="00274F85"/>
    <w:rsid w:val="00275C6C"/>
    <w:rsid w:val="00275F7E"/>
    <w:rsid w:val="002765E0"/>
    <w:rsid w:val="00280234"/>
    <w:rsid w:val="002806B7"/>
    <w:rsid w:val="00280B56"/>
    <w:rsid w:val="00281119"/>
    <w:rsid w:val="0028112A"/>
    <w:rsid w:val="00281AAB"/>
    <w:rsid w:val="00281CD1"/>
    <w:rsid w:val="002825B5"/>
    <w:rsid w:val="002830DA"/>
    <w:rsid w:val="002838B4"/>
    <w:rsid w:val="00283B75"/>
    <w:rsid w:val="00285025"/>
    <w:rsid w:val="00286303"/>
    <w:rsid w:val="00286553"/>
    <w:rsid w:val="002869C8"/>
    <w:rsid w:val="00286BF2"/>
    <w:rsid w:val="00287805"/>
    <w:rsid w:val="00290332"/>
    <w:rsid w:val="0029055A"/>
    <w:rsid w:val="00291148"/>
    <w:rsid w:val="00292B88"/>
    <w:rsid w:val="00293B2A"/>
    <w:rsid w:val="00294F40"/>
    <w:rsid w:val="002954D3"/>
    <w:rsid w:val="002954F9"/>
    <w:rsid w:val="00295750"/>
    <w:rsid w:val="002962E4"/>
    <w:rsid w:val="00297767"/>
    <w:rsid w:val="00297A8A"/>
    <w:rsid w:val="002A0195"/>
    <w:rsid w:val="002A1259"/>
    <w:rsid w:val="002A1651"/>
    <w:rsid w:val="002A2996"/>
    <w:rsid w:val="002A29DE"/>
    <w:rsid w:val="002A2EDB"/>
    <w:rsid w:val="002A36C7"/>
    <w:rsid w:val="002A378D"/>
    <w:rsid w:val="002A44C3"/>
    <w:rsid w:val="002A5565"/>
    <w:rsid w:val="002A640C"/>
    <w:rsid w:val="002A6F7A"/>
    <w:rsid w:val="002B1119"/>
    <w:rsid w:val="002B186E"/>
    <w:rsid w:val="002B1B05"/>
    <w:rsid w:val="002B1CFF"/>
    <w:rsid w:val="002B2A38"/>
    <w:rsid w:val="002B3EBC"/>
    <w:rsid w:val="002B465C"/>
    <w:rsid w:val="002B474B"/>
    <w:rsid w:val="002B5651"/>
    <w:rsid w:val="002B71E1"/>
    <w:rsid w:val="002B7991"/>
    <w:rsid w:val="002B7CE9"/>
    <w:rsid w:val="002C1BD1"/>
    <w:rsid w:val="002C1ED0"/>
    <w:rsid w:val="002C2487"/>
    <w:rsid w:val="002C2770"/>
    <w:rsid w:val="002C40F7"/>
    <w:rsid w:val="002C54B2"/>
    <w:rsid w:val="002C54C1"/>
    <w:rsid w:val="002C56A3"/>
    <w:rsid w:val="002C592C"/>
    <w:rsid w:val="002C5BE3"/>
    <w:rsid w:val="002C61A5"/>
    <w:rsid w:val="002C6C01"/>
    <w:rsid w:val="002C6F44"/>
    <w:rsid w:val="002C76A4"/>
    <w:rsid w:val="002D0C55"/>
    <w:rsid w:val="002D0FFB"/>
    <w:rsid w:val="002D217C"/>
    <w:rsid w:val="002D2F20"/>
    <w:rsid w:val="002D3661"/>
    <w:rsid w:val="002D3B92"/>
    <w:rsid w:val="002D48EA"/>
    <w:rsid w:val="002D5529"/>
    <w:rsid w:val="002D624D"/>
    <w:rsid w:val="002D6543"/>
    <w:rsid w:val="002D660D"/>
    <w:rsid w:val="002D6ABD"/>
    <w:rsid w:val="002E00AB"/>
    <w:rsid w:val="002E017A"/>
    <w:rsid w:val="002E1066"/>
    <w:rsid w:val="002E1C17"/>
    <w:rsid w:val="002E263B"/>
    <w:rsid w:val="002E2687"/>
    <w:rsid w:val="002E2A9C"/>
    <w:rsid w:val="002E2AE1"/>
    <w:rsid w:val="002E34DA"/>
    <w:rsid w:val="002E4917"/>
    <w:rsid w:val="002E6075"/>
    <w:rsid w:val="002E661F"/>
    <w:rsid w:val="002E687D"/>
    <w:rsid w:val="002E74E9"/>
    <w:rsid w:val="002E758D"/>
    <w:rsid w:val="002E759F"/>
    <w:rsid w:val="002E7E94"/>
    <w:rsid w:val="002F273A"/>
    <w:rsid w:val="002F3BBD"/>
    <w:rsid w:val="002F54BF"/>
    <w:rsid w:val="002F5614"/>
    <w:rsid w:val="002F60E5"/>
    <w:rsid w:val="002F7CD0"/>
    <w:rsid w:val="002F7CFE"/>
    <w:rsid w:val="00300437"/>
    <w:rsid w:val="00300E4D"/>
    <w:rsid w:val="003017E8"/>
    <w:rsid w:val="0030234C"/>
    <w:rsid w:val="0030454B"/>
    <w:rsid w:val="003046EE"/>
    <w:rsid w:val="003050AF"/>
    <w:rsid w:val="00305644"/>
    <w:rsid w:val="003056D2"/>
    <w:rsid w:val="00305959"/>
    <w:rsid w:val="00305F63"/>
    <w:rsid w:val="00305F6D"/>
    <w:rsid w:val="00306C62"/>
    <w:rsid w:val="0030705B"/>
    <w:rsid w:val="00311899"/>
    <w:rsid w:val="00312C33"/>
    <w:rsid w:val="00312C9F"/>
    <w:rsid w:val="00312E93"/>
    <w:rsid w:val="0031377E"/>
    <w:rsid w:val="00314889"/>
    <w:rsid w:val="003149AA"/>
    <w:rsid w:val="00317ACC"/>
    <w:rsid w:val="00317C22"/>
    <w:rsid w:val="00317EEC"/>
    <w:rsid w:val="00317F3A"/>
    <w:rsid w:val="00320237"/>
    <w:rsid w:val="0032120D"/>
    <w:rsid w:val="00321286"/>
    <w:rsid w:val="00321A6C"/>
    <w:rsid w:val="00321D96"/>
    <w:rsid w:val="00323871"/>
    <w:rsid w:val="00323882"/>
    <w:rsid w:val="003249A1"/>
    <w:rsid w:val="00324C6C"/>
    <w:rsid w:val="003250C0"/>
    <w:rsid w:val="003250D4"/>
    <w:rsid w:val="0032512B"/>
    <w:rsid w:val="00325D91"/>
    <w:rsid w:val="00326159"/>
    <w:rsid w:val="00327380"/>
    <w:rsid w:val="00327457"/>
    <w:rsid w:val="00327A16"/>
    <w:rsid w:val="00330F91"/>
    <w:rsid w:val="00331E6D"/>
    <w:rsid w:val="00331E7A"/>
    <w:rsid w:val="0033342C"/>
    <w:rsid w:val="0033360D"/>
    <w:rsid w:val="00334918"/>
    <w:rsid w:val="00334B27"/>
    <w:rsid w:val="0033701C"/>
    <w:rsid w:val="00337429"/>
    <w:rsid w:val="003376BA"/>
    <w:rsid w:val="00337A12"/>
    <w:rsid w:val="003402E3"/>
    <w:rsid w:val="00342287"/>
    <w:rsid w:val="00343DBB"/>
    <w:rsid w:val="00344D91"/>
    <w:rsid w:val="003450E4"/>
    <w:rsid w:val="00345D1D"/>
    <w:rsid w:val="0034663C"/>
    <w:rsid w:val="00346646"/>
    <w:rsid w:val="003470B0"/>
    <w:rsid w:val="003508F9"/>
    <w:rsid w:val="00350E4B"/>
    <w:rsid w:val="003516AB"/>
    <w:rsid w:val="003518FD"/>
    <w:rsid w:val="003525FE"/>
    <w:rsid w:val="00353B2F"/>
    <w:rsid w:val="003548B1"/>
    <w:rsid w:val="00355769"/>
    <w:rsid w:val="00355AF0"/>
    <w:rsid w:val="00356F83"/>
    <w:rsid w:val="00357309"/>
    <w:rsid w:val="00357F65"/>
    <w:rsid w:val="003601D0"/>
    <w:rsid w:val="00360A97"/>
    <w:rsid w:val="00360EA8"/>
    <w:rsid w:val="00361B53"/>
    <w:rsid w:val="003622EB"/>
    <w:rsid w:val="00363096"/>
    <w:rsid w:val="003638A9"/>
    <w:rsid w:val="003647B9"/>
    <w:rsid w:val="0036538D"/>
    <w:rsid w:val="00365DC5"/>
    <w:rsid w:val="00366754"/>
    <w:rsid w:val="0036684A"/>
    <w:rsid w:val="00366B64"/>
    <w:rsid w:val="00367C2F"/>
    <w:rsid w:val="003708B9"/>
    <w:rsid w:val="00370926"/>
    <w:rsid w:val="0037135F"/>
    <w:rsid w:val="003726E8"/>
    <w:rsid w:val="00372C18"/>
    <w:rsid w:val="00372C52"/>
    <w:rsid w:val="00372E34"/>
    <w:rsid w:val="0037382F"/>
    <w:rsid w:val="0037445F"/>
    <w:rsid w:val="0037571A"/>
    <w:rsid w:val="00375AED"/>
    <w:rsid w:val="00375CD7"/>
    <w:rsid w:val="00375D17"/>
    <w:rsid w:val="00377340"/>
    <w:rsid w:val="00377E00"/>
    <w:rsid w:val="00380327"/>
    <w:rsid w:val="003807F6"/>
    <w:rsid w:val="0038088D"/>
    <w:rsid w:val="003808DF"/>
    <w:rsid w:val="00380C26"/>
    <w:rsid w:val="00380E08"/>
    <w:rsid w:val="003810B5"/>
    <w:rsid w:val="0038163B"/>
    <w:rsid w:val="00381705"/>
    <w:rsid w:val="00381894"/>
    <w:rsid w:val="003819D9"/>
    <w:rsid w:val="00381F91"/>
    <w:rsid w:val="00382031"/>
    <w:rsid w:val="003826A5"/>
    <w:rsid w:val="003827ED"/>
    <w:rsid w:val="00382890"/>
    <w:rsid w:val="00382E17"/>
    <w:rsid w:val="0038348C"/>
    <w:rsid w:val="00383961"/>
    <w:rsid w:val="00386090"/>
    <w:rsid w:val="00386177"/>
    <w:rsid w:val="0038635D"/>
    <w:rsid w:val="00387546"/>
    <w:rsid w:val="00387A86"/>
    <w:rsid w:val="00387B22"/>
    <w:rsid w:val="00390479"/>
    <w:rsid w:val="003905EE"/>
    <w:rsid w:val="0039089C"/>
    <w:rsid w:val="00390939"/>
    <w:rsid w:val="00390AE2"/>
    <w:rsid w:val="0039166C"/>
    <w:rsid w:val="00391B19"/>
    <w:rsid w:val="00392A10"/>
    <w:rsid w:val="00392D34"/>
    <w:rsid w:val="00392F89"/>
    <w:rsid w:val="00393E43"/>
    <w:rsid w:val="00394C48"/>
    <w:rsid w:val="00395936"/>
    <w:rsid w:val="003959DB"/>
    <w:rsid w:val="00396ABE"/>
    <w:rsid w:val="00397EBB"/>
    <w:rsid w:val="003A3175"/>
    <w:rsid w:val="003A31DD"/>
    <w:rsid w:val="003A35C3"/>
    <w:rsid w:val="003A3D79"/>
    <w:rsid w:val="003A426F"/>
    <w:rsid w:val="003A47A3"/>
    <w:rsid w:val="003A6633"/>
    <w:rsid w:val="003A6CFC"/>
    <w:rsid w:val="003A7128"/>
    <w:rsid w:val="003A731A"/>
    <w:rsid w:val="003A7771"/>
    <w:rsid w:val="003A7A0C"/>
    <w:rsid w:val="003A7B74"/>
    <w:rsid w:val="003B04C5"/>
    <w:rsid w:val="003B088C"/>
    <w:rsid w:val="003B1930"/>
    <w:rsid w:val="003B1E97"/>
    <w:rsid w:val="003B2229"/>
    <w:rsid w:val="003B2DF6"/>
    <w:rsid w:val="003B4CEF"/>
    <w:rsid w:val="003B4EE5"/>
    <w:rsid w:val="003B537C"/>
    <w:rsid w:val="003B54D3"/>
    <w:rsid w:val="003B5F26"/>
    <w:rsid w:val="003B5F54"/>
    <w:rsid w:val="003B5F99"/>
    <w:rsid w:val="003B70F1"/>
    <w:rsid w:val="003C01EF"/>
    <w:rsid w:val="003C06C3"/>
    <w:rsid w:val="003C283A"/>
    <w:rsid w:val="003C2C98"/>
    <w:rsid w:val="003C30D9"/>
    <w:rsid w:val="003C36D7"/>
    <w:rsid w:val="003C3773"/>
    <w:rsid w:val="003C3E6B"/>
    <w:rsid w:val="003C45C2"/>
    <w:rsid w:val="003C4634"/>
    <w:rsid w:val="003C4670"/>
    <w:rsid w:val="003C4C20"/>
    <w:rsid w:val="003C4F83"/>
    <w:rsid w:val="003C505B"/>
    <w:rsid w:val="003C579E"/>
    <w:rsid w:val="003C5983"/>
    <w:rsid w:val="003C71D7"/>
    <w:rsid w:val="003C728A"/>
    <w:rsid w:val="003C7969"/>
    <w:rsid w:val="003D1513"/>
    <w:rsid w:val="003D24FA"/>
    <w:rsid w:val="003D2F14"/>
    <w:rsid w:val="003D3E0F"/>
    <w:rsid w:val="003D593F"/>
    <w:rsid w:val="003D5FC7"/>
    <w:rsid w:val="003D6C37"/>
    <w:rsid w:val="003D6D3B"/>
    <w:rsid w:val="003D71FA"/>
    <w:rsid w:val="003E180D"/>
    <w:rsid w:val="003E18D1"/>
    <w:rsid w:val="003E1ED2"/>
    <w:rsid w:val="003E21A1"/>
    <w:rsid w:val="003E283F"/>
    <w:rsid w:val="003E2F6D"/>
    <w:rsid w:val="003E31A8"/>
    <w:rsid w:val="003E35B8"/>
    <w:rsid w:val="003E37FA"/>
    <w:rsid w:val="003E3886"/>
    <w:rsid w:val="003E4401"/>
    <w:rsid w:val="003E5233"/>
    <w:rsid w:val="003E61AF"/>
    <w:rsid w:val="003E680D"/>
    <w:rsid w:val="003E6F43"/>
    <w:rsid w:val="003E7125"/>
    <w:rsid w:val="003E747A"/>
    <w:rsid w:val="003F08A8"/>
    <w:rsid w:val="003F23CF"/>
    <w:rsid w:val="003F278A"/>
    <w:rsid w:val="003F2F63"/>
    <w:rsid w:val="003F3065"/>
    <w:rsid w:val="003F3F5B"/>
    <w:rsid w:val="003F408C"/>
    <w:rsid w:val="003F45E0"/>
    <w:rsid w:val="003F6338"/>
    <w:rsid w:val="003F635B"/>
    <w:rsid w:val="003F6469"/>
    <w:rsid w:val="003F7809"/>
    <w:rsid w:val="00400724"/>
    <w:rsid w:val="00400E27"/>
    <w:rsid w:val="00400F73"/>
    <w:rsid w:val="004014E1"/>
    <w:rsid w:val="004017F6"/>
    <w:rsid w:val="00401B59"/>
    <w:rsid w:val="0040239F"/>
    <w:rsid w:val="00402B98"/>
    <w:rsid w:val="004038D6"/>
    <w:rsid w:val="00403CAB"/>
    <w:rsid w:val="00404260"/>
    <w:rsid w:val="00405ADC"/>
    <w:rsid w:val="00405BDA"/>
    <w:rsid w:val="0040622A"/>
    <w:rsid w:val="004074AB"/>
    <w:rsid w:val="0040762E"/>
    <w:rsid w:val="0041025D"/>
    <w:rsid w:val="0041066E"/>
    <w:rsid w:val="004110D1"/>
    <w:rsid w:val="00412C05"/>
    <w:rsid w:val="004130B2"/>
    <w:rsid w:val="0041310A"/>
    <w:rsid w:val="0041351E"/>
    <w:rsid w:val="004145A5"/>
    <w:rsid w:val="0041580D"/>
    <w:rsid w:val="00416517"/>
    <w:rsid w:val="00417002"/>
    <w:rsid w:val="0041754C"/>
    <w:rsid w:val="00417645"/>
    <w:rsid w:val="004206BC"/>
    <w:rsid w:val="0042098B"/>
    <w:rsid w:val="004221A5"/>
    <w:rsid w:val="0042270B"/>
    <w:rsid w:val="00424479"/>
    <w:rsid w:val="00424790"/>
    <w:rsid w:val="0042481F"/>
    <w:rsid w:val="00424B4D"/>
    <w:rsid w:val="004258D5"/>
    <w:rsid w:val="004274ED"/>
    <w:rsid w:val="00427B71"/>
    <w:rsid w:val="00427CA8"/>
    <w:rsid w:val="00427F7B"/>
    <w:rsid w:val="004304DC"/>
    <w:rsid w:val="0043061C"/>
    <w:rsid w:val="00430864"/>
    <w:rsid w:val="00431ACA"/>
    <w:rsid w:val="00431F13"/>
    <w:rsid w:val="00432B3D"/>
    <w:rsid w:val="004335E3"/>
    <w:rsid w:val="00434734"/>
    <w:rsid w:val="00434CA5"/>
    <w:rsid w:val="00435A2E"/>
    <w:rsid w:val="00435CF6"/>
    <w:rsid w:val="004363CA"/>
    <w:rsid w:val="00436A52"/>
    <w:rsid w:val="004379A0"/>
    <w:rsid w:val="00437AF2"/>
    <w:rsid w:val="00437C95"/>
    <w:rsid w:val="00437D91"/>
    <w:rsid w:val="00437DB6"/>
    <w:rsid w:val="00440AAC"/>
    <w:rsid w:val="00441039"/>
    <w:rsid w:val="0044119D"/>
    <w:rsid w:val="004411E2"/>
    <w:rsid w:val="004419A3"/>
    <w:rsid w:val="00442E75"/>
    <w:rsid w:val="00443897"/>
    <w:rsid w:val="00445007"/>
    <w:rsid w:val="00445A06"/>
    <w:rsid w:val="004477C0"/>
    <w:rsid w:val="00447F85"/>
    <w:rsid w:val="0045099E"/>
    <w:rsid w:val="00451D9F"/>
    <w:rsid w:val="00451E1B"/>
    <w:rsid w:val="00452C2D"/>
    <w:rsid w:val="004535A8"/>
    <w:rsid w:val="0045360E"/>
    <w:rsid w:val="0045380A"/>
    <w:rsid w:val="004543AC"/>
    <w:rsid w:val="004548BD"/>
    <w:rsid w:val="00454D57"/>
    <w:rsid w:val="004554E3"/>
    <w:rsid w:val="00455D31"/>
    <w:rsid w:val="00456A22"/>
    <w:rsid w:val="00456A5B"/>
    <w:rsid w:val="00456D6E"/>
    <w:rsid w:val="00457262"/>
    <w:rsid w:val="00457675"/>
    <w:rsid w:val="00457930"/>
    <w:rsid w:val="0045793D"/>
    <w:rsid w:val="00457EF2"/>
    <w:rsid w:val="00460108"/>
    <w:rsid w:val="004606E6"/>
    <w:rsid w:val="00461319"/>
    <w:rsid w:val="00461672"/>
    <w:rsid w:val="004635B3"/>
    <w:rsid w:val="00464EAB"/>
    <w:rsid w:val="00466064"/>
    <w:rsid w:val="00466A09"/>
    <w:rsid w:val="00471472"/>
    <w:rsid w:val="004715A5"/>
    <w:rsid w:val="004720E3"/>
    <w:rsid w:val="0047415A"/>
    <w:rsid w:val="004741C0"/>
    <w:rsid w:val="00474637"/>
    <w:rsid w:val="00474B84"/>
    <w:rsid w:val="004757D9"/>
    <w:rsid w:val="0047648E"/>
    <w:rsid w:val="004773F0"/>
    <w:rsid w:val="00480509"/>
    <w:rsid w:val="004815A5"/>
    <w:rsid w:val="00483D56"/>
    <w:rsid w:val="00485530"/>
    <w:rsid w:val="00485F8B"/>
    <w:rsid w:val="00487C20"/>
    <w:rsid w:val="004913CC"/>
    <w:rsid w:val="00492C17"/>
    <w:rsid w:val="004933BF"/>
    <w:rsid w:val="00493A4C"/>
    <w:rsid w:val="00493CEB"/>
    <w:rsid w:val="004946EE"/>
    <w:rsid w:val="00494E08"/>
    <w:rsid w:val="004955D8"/>
    <w:rsid w:val="00495ECF"/>
    <w:rsid w:val="004971A5"/>
    <w:rsid w:val="00497D42"/>
    <w:rsid w:val="004A00E9"/>
    <w:rsid w:val="004A11B7"/>
    <w:rsid w:val="004A1D7F"/>
    <w:rsid w:val="004A3EDF"/>
    <w:rsid w:val="004A412C"/>
    <w:rsid w:val="004A456D"/>
    <w:rsid w:val="004A6C68"/>
    <w:rsid w:val="004A7C14"/>
    <w:rsid w:val="004B0800"/>
    <w:rsid w:val="004B08EC"/>
    <w:rsid w:val="004B143E"/>
    <w:rsid w:val="004B2E0F"/>
    <w:rsid w:val="004B4865"/>
    <w:rsid w:val="004B52CA"/>
    <w:rsid w:val="004B5B07"/>
    <w:rsid w:val="004B6CA8"/>
    <w:rsid w:val="004B7148"/>
    <w:rsid w:val="004C0A59"/>
    <w:rsid w:val="004C0DB7"/>
    <w:rsid w:val="004C0FEC"/>
    <w:rsid w:val="004C17F2"/>
    <w:rsid w:val="004C1DC8"/>
    <w:rsid w:val="004C2655"/>
    <w:rsid w:val="004C28A9"/>
    <w:rsid w:val="004C310C"/>
    <w:rsid w:val="004C317D"/>
    <w:rsid w:val="004C4557"/>
    <w:rsid w:val="004C5029"/>
    <w:rsid w:val="004C54F1"/>
    <w:rsid w:val="004C55B4"/>
    <w:rsid w:val="004C5632"/>
    <w:rsid w:val="004C5A2E"/>
    <w:rsid w:val="004D056E"/>
    <w:rsid w:val="004D0DE7"/>
    <w:rsid w:val="004D36FC"/>
    <w:rsid w:val="004D3914"/>
    <w:rsid w:val="004D48C0"/>
    <w:rsid w:val="004D5B66"/>
    <w:rsid w:val="004D6592"/>
    <w:rsid w:val="004E107A"/>
    <w:rsid w:val="004E15CE"/>
    <w:rsid w:val="004E1759"/>
    <w:rsid w:val="004E1DE7"/>
    <w:rsid w:val="004E24CD"/>
    <w:rsid w:val="004E2B5D"/>
    <w:rsid w:val="004E32CF"/>
    <w:rsid w:val="004E48C0"/>
    <w:rsid w:val="004E4C18"/>
    <w:rsid w:val="004E4DD2"/>
    <w:rsid w:val="004E62D7"/>
    <w:rsid w:val="004F09B4"/>
    <w:rsid w:val="004F0DFF"/>
    <w:rsid w:val="004F1849"/>
    <w:rsid w:val="004F2635"/>
    <w:rsid w:val="004F3604"/>
    <w:rsid w:val="004F3AB3"/>
    <w:rsid w:val="004F4440"/>
    <w:rsid w:val="004F6D87"/>
    <w:rsid w:val="00500E12"/>
    <w:rsid w:val="00501159"/>
    <w:rsid w:val="005014C9"/>
    <w:rsid w:val="005017BE"/>
    <w:rsid w:val="00501926"/>
    <w:rsid w:val="00501A21"/>
    <w:rsid w:val="00501B4E"/>
    <w:rsid w:val="00501F53"/>
    <w:rsid w:val="00502286"/>
    <w:rsid w:val="00502656"/>
    <w:rsid w:val="00502699"/>
    <w:rsid w:val="00502BF2"/>
    <w:rsid w:val="0050485E"/>
    <w:rsid w:val="00504F8E"/>
    <w:rsid w:val="005059BB"/>
    <w:rsid w:val="00506732"/>
    <w:rsid w:val="00507878"/>
    <w:rsid w:val="00507BD5"/>
    <w:rsid w:val="00512168"/>
    <w:rsid w:val="0051228F"/>
    <w:rsid w:val="005126AA"/>
    <w:rsid w:val="00514025"/>
    <w:rsid w:val="00514EAC"/>
    <w:rsid w:val="0051519F"/>
    <w:rsid w:val="00515AC2"/>
    <w:rsid w:val="00516438"/>
    <w:rsid w:val="00516E1C"/>
    <w:rsid w:val="005170F8"/>
    <w:rsid w:val="00517446"/>
    <w:rsid w:val="00517A7D"/>
    <w:rsid w:val="005203D6"/>
    <w:rsid w:val="0052050F"/>
    <w:rsid w:val="00520994"/>
    <w:rsid w:val="00520D17"/>
    <w:rsid w:val="00522EDB"/>
    <w:rsid w:val="00523055"/>
    <w:rsid w:val="00523164"/>
    <w:rsid w:val="00523919"/>
    <w:rsid w:val="00523CF2"/>
    <w:rsid w:val="0052437A"/>
    <w:rsid w:val="00524C59"/>
    <w:rsid w:val="00526196"/>
    <w:rsid w:val="00527B88"/>
    <w:rsid w:val="0053052E"/>
    <w:rsid w:val="005305C7"/>
    <w:rsid w:val="00530A98"/>
    <w:rsid w:val="00530B7C"/>
    <w:rsid w:val="00530BE3"/>
    <w:rsid w:val="005313D0"/>
    <w:rsid w:val="0053188A"/>
    <w:rsid w:val="00531A5C"/>
    <w:rsid w:val="0053208F"/>
    <w:rsid w:val="0053231C"/>
    <w:rsid w:val="005335A5"/>
    <w:rsid w:val="005335CF"/>
    <w:rsid w:val="00534623"/>
    <w:rsid w:val="00534C4A"/>
    <w:rsid w:val="00534F94"/>
    <w:rsid w:val="00534FC8"/>
    <w:rsid w:val="00535703"/>
    <w:rsid w:val="00535873"/>
    <w:rsid w:val="005359E5"/>
    <w:rsid w:val="00536F5F"/>
    <w:rsid w:val="0053746A"/>
    <w:rsid w:val="00537749"/>
    <w:rsid w:val="0054092A"/>
    <w:rsid w:val="00541B17"/>
    <w:rsid w:val="00542B6A"/>
    <w:rsid w:val="00542C1E"/>
    <w:rsid w:val="00542C87"/>
    <w:rsid w:val="0054305C"/>
    <w:rsid w:val="00543156"/>
    <w:rsid w:val="00543537"/>
    <w:rsid w:val="00543D6A"/>
    <w:rsid w:val="00543E4F"/>
    <w:rsid w:val="005447C9"/>
    <w:rsid w:val="00544E14"/>
    <w:rsid w:val="0054623A"/>
    <w:rsid w:val="0054690C"/>
    <w:rsid w:val="00546C8B"/>
    <w:rsid w:val="00550741"/>
    <w:rsid w:val="00551D17"/>
    <w:rsid w:val="00553C90"/>
    <w:rsid w:val="00554523"/>
    <w:rsid w:val="005547F3"/>
    <w:rsid w:val="00554E41"/>
    <w:rsid w:val="00560F25"/>
    <w:rsid w:val="00561301"/>
    <w:rsid w:val="00561D8E"/>
    <w:rsid w:val="0056268C"/>
    <w:rsid w:val="00562E22"/>
    <w:rsid w:val="00563368"/>
    <w:rsid w:val="00563E25"/>
    <w:rsid w:val="00564C72"/>
    <w:rsid w:val="00564F90"/>
    <w:rsid w:val="00565CAF"/>
    <w:rsid w:val="005679EE"/>
    <w:rsid w:val="00567AB9"/>
    <w:rsid w:val="00567F41"/>
    <w:rsid w:val="00570098"/>
    <w:rsid w:val="00570BA5"/>
    <w:rsid w:val="00570EA7"/>
    <w:rsid w:val="00572477"/>
    <w:rsid w:val="0057294F"/>
    <w:rsid w:val="00573056"/>
    <w:rsid w:val="005739E2"/>
    <w:rsid w:val="00574259"/>
    <w:rsid w:val="00575C0B"/>
    <w:rsid w:val="00577A8F"/>
    <w:rsid w:val="00583749"/>
    <w:rsid w:val="00583FDF"/>
    <w:rsid w:val="00585D27"/>
    <w:rsid w:val="005868F9"/>
    <w:rsid w:val="005872BC"/>
    <w:rsid w:val="00590ED9"/>
    <w:rsid w:val="005919AC"/>
    <w:rsid w:val="005920AF"/>
    <w:rsid w:val="00592BB4"/>
    <w:rsid w:val="005933A4"/>
    <w:rsid w:val="00593622"/>
    <w:rsid w:val="00594065"/>
    <w:rsid w:val="00594E2E"/>
    <w:rsid w:val="0059509B"/>
    <w:rsid w:val="005951FC"/>
    <w:rsid w:val="00595451"/>
    <w:rsid w:val="00595837"/>
    <w:rsid w:val="00595A9A"/>
    <w:rsid w:val="00595B19"/>
    <w:rsid w:val="0059678C"/>
    <w:rsid w:val="005971D9"/>
    <w:rsid w:val="0059727E"/>
    <w:rsid w:val="00597393"/>
    <w:rsid w:val="005973F2"/>
    <w:rsid w:val="00597F82"/>
    <w:rsid w:val="005A0CC6"/>
    <w:rsid w:val="005A0EC8"/>
    <w:rsid w:val="005A1985"/>
    <w:rsid w:val="005A1E1C"/>
    <w:rsid w:val="005A2CE6"/>
    <w:rsid w:val="005A339A"/>
    <w:rsid w:val="005A36AF"/>
    <w:rsid w:val="005A36DE"/>
    <w:rsid w:val="005A3830"/>
    <w:rsid w:val="005A493C"/>
    <w:rsid w:val="005A595B"/>
    <w:rsid w:val="005A5F8C"/>
    <w:rsid w:val="005A682A"/>
    <w:rsid w:val="005A7000"/>
    <w:rsid w:val="005A74B4"/>
    <w:rsid w:val="005A789D"/>
    <w:rsid w:val="005A7DD7"/>
    <w:rsid w:val="005B0A09"/>
    <w:rsid w:val="005B1192"/>
    <w:rsid w:val="005B284E"/>
    <w:rsid w:val="005B31B5"/>
    <w:rsid w:val="005B48C8"/>
    <w:rsid w:val="005B4DCD"/>
    <w:rsid w:val="005B5147"/>
    <w:rsid w:val="005B51DB"/>
    <w:rsid w:val="005B5246"/>
    <w:rsid w:val="005B53EA"/>
    <w:rsid w:val="005B5805"/>
    <w:rsid w:val="005B6F19"/>
    <w:rsid w:val="005B712A"/>
    <w:rsid w:val="005B7B8D"/>
    <w:rsid w:val="005C0557"/>
    <w:rsid w:val="005C0637"/>
    <w:rsid w:val="005C0879"/>
    <w:rsid w:val="005C0F24"/>
    <w:rsid w:val="005C2144"/>
    <w:rsid w:val="005C29C7"/>
    <w:rsid w:val="005C35AC"/>
    <w:rsid w:val="005C3879"/>
    <w:rsid w:val="005C67D6"/>
    <w:rsid w:val="005C7A3A"/>
    <w:rsid w:val="005D0877"/>
    <w:rsid w:val="005D1329"/>
    <w:rsid w:val="005D145F"/>
    <w:rsid w:val="005D36CA"/>
    <w:rsid w:val="005D3933"/>
    <w:rsid w:val="005D3EB2"/>
    <w:rsid w:val="005D53A3"/>
    <w:rsid w:val="005D596E"/>
    <w:rsid w:val="005D5E78"/>
    <w:rsid w:val="005D5EE1"/>
    <w:rsid w:val="005D63D1"/>
    <w:rsid w:val="005D7174"/>
    <w:rsid w:val="005D791D"/>
    <w:rsid w:val="005D7CD1"/>
    <w:rsid w:val="005D7F87"/>
    <w:rsid w:val="005E14F2"/>
    <w:rsid w:val="005E1516"/>
    <w:rsid w:val="005E1664"/>
    <w:rsid w:val="005E1AD3"/>
    <w:rsid w:val="005E1CEF"/>
    <w:rsid w:val="005E3474"/>
    <w:rsid w:val="005E361C"/>
    <w:rsid w:val="005E3BC4"/>
    <w:rsid w:val="005E3CE4"/>
    <w:rsid w:val="005E5BC1"/>
    <w:rsid w:val="005E6944"/>
    <w:rsid w:val="005E6E6B"/>
    <w:rsid w:val="005E78B6"/>
    <w:rsid w:val="005E7D0A"/>
    <w:rsid w:val="005F0C54"/>
    <w:rsid w:val="005F0EAE"/>
    <w:rsid w:val="005F1877"/>
    <w:rsid w:val="005F23DA"/>
    <w:rsid w:val="005F3174"/>
    <w:rsid w:val="005F39AC"/>
    <w:rsid w:val="005F4672"/>
    <w:rsid w:val="005F4D52"/>
    <w:rsid w:val="005F5FA0"/>
    <w:rsid w:val="005F62DA"/>
    <w:rsid w:val="005F6491"/>
    <w:rsid w:val="005F7CBA"/>
    <w:rsid w:val="00600599"/>
    <w:rsid w:val="00600D54"/>
    <w:rsid w:val="006018F8"/>
    <w:rsid w:val="00601E77"/>
    <w:rsid w:val="006023B8"/>
    <w:rsid w:val="0060473F"/>
    <w:rsid w:val="00604FB2"/>
    <w:rsid w:val="006053E8"/>
    <w:rsid w:val="00606A8A"/>
    <w:rsid w:val="0060743E"/>
    <w:rsid w:val="00611779"/>
    <w:rsid w:val="00612349"/>
    <w:rsid w:val="00613226"/>
    <w:rsid w:val="0061455D"/>
    <w:rsid w:val="0061528F"/>
    <w:rsid w:val="0061563B"/>
    <w:rsid w:val="00616513"/>
    <w:rsid w:val="0061655D"/>
    <w:rsid w:val="00616AE8"/>
    <w:rsid w:val="00616D35"/>
    <w:rsid w:val="00616E38"/>
    <w:rsid w:val="006200DC"/>
    <w:rsid w:val="00622891"/>
    <w:rsid w:val="0062376B"/>
    <w:rsid w:val="0062500D"/>
    <w:rsid w:val="00625B73"/>
    <w:rsid w:val="00625D7C"/>
    <w:rsid w:val="0062630B"/>
    <w:rsid w:val="0062723D"/>
    <w:rsid w:val="0063064A"/>
    <w:rsid w:val="00631DCF"/>
    <w:rsid w:val="00632399"/>
    <w:rsid w:val="006328DE"/>
    <w:rsid w:val="00633BEB"/>
    <w:rsid w:val="00634AA3"/>
    <w:rsid w:val="00634AE1"/>
    <w:rsid w:val="00635975"/>
    <w:rsid w:val="00635E1E"/>
    <w:rsid w:val="00636ED4"/>
    <w:rsid w:val="00637083"/>
    <w:rsid w:val="00637700"/>
    <w:rsid w:val="00637D77"/>
    <w:rsid w:val="00637E8B"/>
    <w:rsid w:val="00640065"/>
    <w:rsid w:val="00641192"/>
    <w:rsid w:val="006421D0"/>
    <w:rsid w:val="00642A7B"/>
    <w:rsid w:val="006430EB"/>
    <w:rsid w:val="0064540D"/>
    <w:rsid w:val="00646012"/>
    <w:rsid w:val="00650869"/>
    <w:rsid w:val="006509A3"/>
    <w:rsid w:val="00651D09"/>
    <w:rsid w:val="00652033"/>
    <w:rsid w:val="00652281"/>
    <w:rsid w:val="006526EC"/>
    <w:rsid w:val="006531F2"/>
    <w:rsid w:val="006534E1"/>
    <w:rsid w:val="006535F2"/>
    <w:rsid w:val="00653858"/>
    <w:rsid w:val="0065398B"/>
    <w:rsid w:val="00653A1C"/>
    <w:rsid w:val="00653DCE"/>
    <w:rsid w:val="00654A01"/>
    <w:rsid w:val="00654A7B"/>
    <w:rsid w:val="00656083"/>
    <w:rsid w:val="00656779"/>
    <w:rsid w:val="00660445"/>
    <w:rsid w:val="00660FF9"/>
    <w:rsid w:val="00662676"/>
    <w:rsid w:val="0066277B"/>
    <w:rsid w:val="006638BF"/>
    <w:rsid w:val="00664BCC"/>
    <w:rsid w:val="006652DB"/>
    <w:rsid w:val="00665C7E"/>
    <w:rsid w:val="00665D32"/>
    <w:rsid w:val="00665FC2"/>
    <w:rsid w:val="00666AE3"/>
    <w:rsid w:val="00666C37"/>
    <w:rsid w:val="00666F48"/>
    <w:rsid w:val="0066799E"/>
    <w:rsid w:val="0067043C"/>
    <w:rsid w:val="006711CE"/>
    <w:rsid w:val="00671506"/>
    <w:rsid w:val="0067208B"/>
    <w:rsid w:val="006727A5"/>
    <w:rsid w:val="00673162"/>
    <w:rsid w:val="00673527"/>
    <w:rsid w:val="00674299"/>
    <w:rsid w:val="00674A6A"/>
    <w:rsid w:val="00674BB5"/>
    <w:rsid w:val="006750B2"/>
    <w:rsid w:val="0067600F"/>
    <w:rsid w:val="00676797"/>
    <w:rsid w:val="006767C8"/>
    <w:rsid w:val="00676DF2"/>
    <w:rsid w:val="006805CB"/>
    <w:rsid w:val="00681818"/>
    <w:rsid w:val="00681A12"/>
    <w:rsid w:val="006820A0"/>
    <w:rsid w:val="00684DD2"/>
    <w:rsid w:val="00684F82"/>
    <w:rsid w:val="00687411"/>
    <w:rsid w:val="0069005A"/>
    <w:rsid w:val="00690359"/>
    <w:rsid w:val="006914E7"/>
    <w:rsid w:val="00691B52"/>
    <w:rsid w:val="00692D50"/>
    <w:rsid w:val="00693693"/>
    <w:rsid w:val="00693B6E"/>
    <w:rsid w:val="00693CB6"/>
    <w:rsid w:val="006940C6"/>
    <w:rsid w:val="00694F8D"/>
    <w:rsid w:val="00696B21"/>
    <w:rsid w:val="006A00AF"/>
    <w:rsid w:val="006A0B7E"/>
    <w:rsid w:val="006A0D2F"/>
    <w:rsid w:val="006A1823"/>
    <w:rsid w:val="006A1EC8"/>
    <w:rsid w:val="006A1ED4"/>
    <w:rsid w:val="006A366F"/>
    <w:rsid w:val="006A3728"/>
    <w:rsid w:val="006A3EDD"/>
    <w:rsid w:val="006A436A"/>
    <w:rsid w:val="006A47E3"/>
    <w:rsid w:val="006A4E33"/>
    <w:rsid w:val="006A524E"/>
    <w:rsid w:val="006A5321"/>
    <w:rsid w:val="006A58EE"/>
    <w:rsid w:val="006A6A41"/>
    <w:rsid w:val="006A6BD0"/>
    <w:rsid w:val="006A6C0A"/>
    <w:rsid w:val="006A71EB"/>
    <w:rsid w:val="006A75A9"/>
    <w:rsid w:val="006B020D"/>
    <w:rsid w:val="006B0246"/>
    <w:rsid w:val="006B030B"/>
    <w:rsid w:val="006B0421"/>
    <w:rsid w:val="006B064E"/>
    <w:rsid w:val="006B098B"/>
    <w:rsid w:val="006B1D3D"/>
    <w:rsid w:val="006B2C8D"/>
    <w:rsid w:val="006B2F0B"/>
    <w:rsid w:val="006B369B"/>
    <w:rsid w:val="006B36F0"/>
    <w:rsid w:val="006B3CB1"/>
    <w:rsid w:val="006B4545"/>
    <w:rsid w:val="006B51F5"/>
    <w:rsid w:val="006B545D"/>
    <w:rsid w:val="006B551F"/>
    <w:rsid w:val="006B6EF3"/>
    <w:rsid w:val="006B6F62"/>
    <w:rsid w:val="006B73C8"/>
    <w:rsid w:val="006B7448"/>
    <w:rsid w:val="006B7A99"/>
    <w:rsid w:val="006C1CFE"/>
    <w:rsid w:val="006C3B3A"/>
    <w:rsid w:val="006C44BB"/>
    <w:rsid w:val="006C4628"/>
    <w:rsid w:val="006C48F2"/>
    <w:rsid w:val="006C4CC7"/>
    <w:rsid w:val="006C5CD0"/>
    <w:rsid w:val="006C6727"/>
    <w:rsid w:val="006C6A4A"/>
    <w:rsid w:val="006C6F7C"/>
    <w:rsid w:val="006C786C"/>
    <w:rsid w:val="006D07B8"/>
    <w:rsid w:val="006D09A9"/>
    <w:rsid w:val="006D0D63"/>
    <w:rsid w:val="006D1268"/>
    <w:rsid w:val="006D33B1"/>
    <w:rsid w:val="006D363F"/>
    <w:rsid w:val="006D3A1F"/>
    <w:rsid w:val="006D65D1"/>
    <w:rsid w:val="006E0749"/>
    <w:rsid w:val="006E49C9"/>
    <w:rsid w:val="006E5E83"/>
    <w:rsid w:val="006E7627"/>
    <w:rsid w:val="006E7869"/>
    <w:rsid w:val="006F0DB1"/>
    <w:rsid w:val="006F280B"/>
    <w:rsid w:val="006F3402"/>
    <w:rsid w:val="006F3F12"/>
    <w:rsid w:val="006F5457"/>
    <w:rsid w:val="006F61E1"/>
    <w:rsid w:val="006F7AE4"/>
    <w:rsid w:val="007000D5"/>
    <w:rsid w:val="00700BE9"/>
    <w:rsid w:val="00701E3A"/>
    <w:rsid w:val="0070255F"/>
    <w:rsid w:val="007030A4"/>
    <w:rsid w:val="00703355"/>
    <w:rsid w:val="00703A2A"/>
    <w:rsid w:val="00705633"/>
    <w:rsid w:val="0070609A"/>
    <w:rsid w:val="0070682D"/>
    <w:rsid w:val="007125FA"/>
    <w:rsid w:val="00712A21"/>
    <w:rsid w:val="00713FF4"/>
    <w:rsid w:val="00716902"/>
    <w:rsid w:val="00717861"/>
    <w:rsid w:val="00717FFD"/>
    <w:rsid w:val="007212B9"/>
    <w:rsid w:val="00721523"/>
    <w:rsid w:val="00722772"/>
    <w:rsid w:val="0072507D"/>
    <w:rsid w:val="00726ADB"/>
    <w:rsid w:val="00727B2D"/>
    <w:rsid w:val="00727CE8"/>
    <w:rsid w:val="00727DF6"/>
    <w:rsid w:val="007300FF"/>
    <w:rsid w:val="00730972"/>
    <w:rsid w:val="00731BAD"/>
    <w:rsid w:val="00731EAB"/>
    <w:rsid w:val="00732B47"/>
    <w:rsid w:val="00732B52"/>
    <w:rsid w:val="0073375C"/>
    <w:rsid w:val="007339C6"/>
    <w:rsid w:val="00734681"/>
    <w:rsid w:val="00735174"/>
    <w:rsid w:val="00735626"/>
    <w:rsid w:val="00735676"/>
    <w:rsid w:val="007377F8"/>
    <w:rsid w:val="00737BE1"/>
    <w:rsid w:val="00737E47"/>
    <w:rsid w:val="007405C9"/>
    <w:rsid w:val="0074114F"/>
    <w:rsid w:val="0074116D"/>
    <w:rsid w:val="00741275"/>
    <w:rsid w:val="00742E23"/>
    <w:rsid w:val="00742FEF"/>
    <w:rsid w:val="00743210"/>
    <w:rsid w:val="0074354C"/>
    <w:rsid w:val="007439C1"/>
    <w:rsid w:val="007439F9"/>
    <w:rsid w:val="00744F8E"/>
    <w:rsid w:val="00744FE2"/>
    <w:rsid w:val="0074673E"/>
    <w:rsid w:val="007468DC"/>
    <w:rsid w:val="007471F0"/>
    <w:rsid w:val="00750ECF"/>
    <w:rsid w:val="007511C2"/>
    <w:rsid w:val="0075190D"/>
    <w:rsid w:val="007523C7"/>
    <w:rsid w:val="0075275F"/>
    <w:rsid w:val="007539AE"/>
    <w:rsid w:val="00753BC7"/>
    <w:rsid w:val="00753E41"/>
    <w:rsid w:val="00754511"/>
    <w:rsid w:val="00754B61"/>
    <w:rsid w:val="00754F35"/>
    <w:rsid w:val="00756A55"/>
    <w:rsid w:val="00756F89"/>
    <w:rsid w:val="007606B3"/>
    <w:rsid w:val="00762494"/>
    <w:rsid w:val="0076258D"/>
    <w:rsid w:val="0076349F"/>
    <w:rsid w:val="0076435F"/>
    <w:rsid w:val="00764582"/>
    <w:rsid w:val="007645F6"/>
    <w:rsid w:val="00764DD9"/>
    <w:rsid w:val="00764F83"/>
    <w:rsid w:val="00765AA4"/>
    <w:rsid w:val="007662FF"/>
    <w:rsid w:val="0076641C"/>
    <w:rsid w:val="0076651E"/>
    <w:rsid w:val="00767022"/>
    <w:rsid w:val="0076750D"/>
    <w:rsid w:val="007678B3"/>
    <w:rsid w:val="00770415"/>
    <w:rsid w:val="007704D4"/>
    <w:rsid w:val="00772339"/>
    <w:rsid w:val="00772AFD"/>
    <w:rsid w:val="007735CB"/>
    <w:rsid w:val="007740CE"/>
    <w:rsid w:val="00774419"/>
    <w:rsid w:val="007744DC"/>
    <w:rsid w:val="0077527F"/>
    <w:rsid w:val="00775462"/>
    <w:rsid w:val="00775DC7"/>
    <w:rsid w:val="00777B84"/>
    <w:rsid w:val="007812C1"/>
    <w:rsid w:val="00781378"/>
    <w:rsid w:val="007820B3"/>
    <w:rsid w:val="00782400"/>
    <w:rsid w:val="00783BB4"/>
    <w:rsid w:val="00783C87"/>
    <w:rsid w:val="00784251"/>
    <w:rsid w:val="007843BB"/>
    <w:rsid w:val="007845D3"/>
    <w:rsid w:val="00784F45"/>
    <w:rsid w:val="00785247"/>
    <w:rsid w:val="0078529D"/>
    <w:rsid w:val="00785311"/>
    <w:rsid w:val="00785992"/>
    <w:rsid w:val="00786599"/>
    <w:rsid w:val="007876D7"/>
    <w:rsid w:val="00790A53"/>
    <w:rsid w:val="0079144F"/>
    <w:rsid w:val="00794A45"/>
    <w:rsid w:val="00794DBA"/>
    <w:rsid w:val="00795A4F"/>
    <w:rsid w:val="00797358"/>
    <w:rsid w:val="007A06CC"/>
    <w:rsid w:val="007A201F"/>
    <w:rsid w:val="007A2494"/>
    <w:rsid w:val="007A2ABB"/>
    <w:rsid w:val="007A4FD6"/>
    <w:rsid w:val="007A54B6"/>
    <w:rsid w:val="007A5F78"/>
    <w:rsid w:val="007A61DC"/>
    <w:rsid w:val="007A78CC"/>
    <w:rsid w:val="007A7DDD"/>
    <w:rsid w:val="007B03AA"/>
    <w:rsid w:val="007B2BB8"/>
    <w:rsid w:val="007B3F68"/>
    <w:rsid w:val="007B4A30"/>
    <w:rsid w:val="007B4EAA"/>
    <w:rsid w:val="007B628C"/>
    <w:rsid w:val="007B7EF4"/>
    <w:rsid w:val="007C03F9"/>
    <w:rsid w:val="007C1718"/>
    <w:rsid w:val="007C19DA"/>
    <w:rsid w:val="007C1F08"/>
    <w:rsid w:val="007C3561"/>
    <w:rsid w:val="007C3900"/>
    <w:rsid w:val="007C4A99"/>
    <w:rsid w:val="007C5604"/>
    <w:rsid w:val="007C5D31"/>
    <w:rsid w:val="007C6B1C"/>
    <w:rsid w:val="007C6FBD"/>
    <w:rsid w:val="007C7571"/>
    <w:rsid w:val="007D04DF"/>
    <w:rsid w:val="007D1EB1"/>
    <w:rsid w:val="007D260A"/>
    <w:rsid w:val="007D2814"/>
    <w:rsid w:val="007D389B"/>
    <w:rsid w:val="007D4556"/>
    <w:rsid w:val="007D6501"/>
    <w:rsid w:val="007D660A"/>
    <w:rsid w:val="007D7054"/>
    <w:rsid w:val="007E04DB"/>
    <w:rsid w:val="007E0947"/>
    <w:rsid w:val="007E09B8"/>
    <w:rsid w:val="007E127D"/>
    <w:rsid w:val="007E1C20"/>
    <w:rsid w:val="007E3713"/>
    <w:rsid w:val="007E4D87"/>
    <w:rsid w:val="007E5A80"/>
    <w:rsid w:val="007E5C1D"/>
    <w:rsid w:val="007E5F02"/>
    <w:rsid w:val="007E6118"/>
    <w:rsid w:val="007E6368"/>
    <w:rsid w:val="007E6CD1"/>
    <w:rsid w:val="007E77AB"/>
    <w:rsid w:val="007E7DDE"/>
    <w:rsid w:val="007F0402"/>
    <w:rsid w:val="007F2459"/>
    <w:rsid w:val="007F33B3"/>
    <w:rsid w:val="007F46BD"/>
    <w:rsid w:val="007F4D5E"/>
    <w:rsid w:val="007F633E"/>
    <w:rsid w:val="008000D9"/>
    <w:rsid w:val="008009AB"/>
    <w:rsid w:val="00800D12"/>
    <w:rsid w:val="0080169F"/>
    <w:rsid w:val="0080243D"/>
    <w:rsid w:val="0080362E"/>
    <w:rsid w:val="008040A7"/>
    <w:rsid w:val="0080512B"/>
    <w:rsid w:val="00805BC8"/>
    <w:rsid w:val="00805FE5"/>
    <w:rsid w:val="00806CD0"/>
    <w:rsid w:val="008072FA"/>
    <w:rsid w:val="00810454"/>
    <w:rsid w:val="00810BBD"/>
    <w:rsid w:val="008119FE"/>
    <w:rsid w:val="00811FF8"/>
    <w:rsid w:val="008124F4"/>
    <w:rsid w:val="0081405A"/>
    <w:rsid w:val="0081447A"/>
    <w:rsid w:val="00816662"/>
    <w:rsid w:val="00820A1F"/>
    <w:rsid w:val="00820EF4"/>
    <w:rsid w:val="008217BB"/>
    <w:rsid w:val="00821BAD"/>
    <w:rsid w:val="00822118"/>
    <w:rsid w:val="008227A6"/>
    <w:rsid w:val="008231D5"/>
    <w:rsid w:val="00823E64"/>
    <w:rsid w:val="00823EA6"/>
    <w:rsid w:val="0082419E"/>
    <w:rsid w:val="00824246"/>
    <w:rsid w:val="00824D57"/>
    <w:rsid w:val="008251B3"/>
    <w:rsid w:val="008253A0"/>
    <w:rsid w:val="008255C1"/>
    <w:rsid w:val="00825E82"/>
    <w:rsid w:val="0082647D"/>
    <w:rsid w:val="00826483"/>
    <w:rsid w:val="00826AC0"/>
    <w:rsid w:val="0082779C"/>
    <w:rsid w:val="0082783F"/>
    <w:rsid w:val="00830178"/>
    <w:rsid w:val="0083113C"/>
    <w:rsid w:val="00831636"/>
    <w:rsid w:val="008319E3"/>
    <w:rsid w:val="008329E6"/>
    <w:rsid w:val="00832B1E"/>
    <w:rsid w:val="00833146"/>
    <w:rsid w:val="008334DD"/>
    <w:rsid w:val="008336D8"/>
    <w:rsid w:val="00833F61"/>
    <w:rsid w:val="008340AA"/>
    <w:rsid w:val="00834740"/>
    <w:rsid w:val="00836521"/>
    <w:rsid w:val="00836EA2"/>
    <w:rsid w:val="0084007B"/>
    <w:rsid w:val="00840FE3"/>
    <w:rsid w:val="00841DEB"/>
    <w:rsid w:val="0084217C"/>
    <w:rsid w:val="008436B6"/>
    <w:rsid w:val="00843777"/>
    <w:rsid w:val="00844B7C"/>
    <w:rsid w:val="00844FD8"/>
    <w:rsid w:val="00846107"/>
    <w:rsid w:val="00846254"/>
    <w:rsid w:val="00846E25"/>
    <w:rsid w:val="00850E93"/>
    <w:rsid w:val="008511ED"/>
    <w:rsid w:val="00851E5F"/>
    <w:rsid w:val="00852F34"/>
    <w:rsid w:val="00853846"/>
    <w:rsid w:val="00853F9F"/>
    <w:rsid w:val="00854C8F"/>
    <w:rsid w:val="0085559F"/>
    <w:rsid w:val="00855907"/>
    <w:rsid w:val="00856043"/>
    <w:rsid w:val="008562EA"/>
    <w:rsid w:val="00856885"/>
    <w:rsid w:val="00857FF5"/>
    <w:rsid w:val="008630B9"/>
    <w:rsid w:val="008634B4"/>
    <w:rsid w:val="00863881"/>
    <w:rsid w:val="00864C4B"/>
    <w:rsid w:val="00864F26"/>
    <w:rsid w:val="00864FBF"/>
    <w:rsid w:val="00865811"/>
    <w:rsid w:val="0086597F"/>
    <w:rsid w:val="008661E2"/>
    <w:rsid w:val="00866327"/>
    <w:rsid w:val="00866E3A"/>
    <w:rsid w:val="00867956"/>
    <w:rsid w:val="00867CB3"/>
    <w:rsid w:val="0087023B"/>
    <w:rsid w:val="00870D79"/>
    <w:rsid w:val="0087126D"/>
    <w:rsid w:val="00871F58"/>
    <w:rsid w:val="0087203B"/>
    <w:rsid w:val="00872F26"/>
    <w:rsid w:val="008733D7"/>
    <w:rsid w:val="00873A08"/>
    <w:rsid w:val="00874319"/>
    <w:rsid w:val="00874519"/>
    <w:rsid w:val="008756CD"/>
    <w:rsid w:val="00875713"/>
    <w:rsid w:val="00876AED"/>
    <w:rsid w:val="00877CA0"/>
    <w:rsid w:val="00877D6F"/>
    <w:rsid w:val="0088007B"/>
    <w:rsid w:val="008805E5"/>
    <w:rsid w:val="008816F9"/>
    <w:rsid w:val="00882CF5"/>
    <w:rsid w:val="00882E0B"/>
    <w:rsid w:val="00884A17"/>
    <w:rsid w:val="00885924"/>
    <w:rsid w:val="00885F0D"/>
    <w:rsid w:val="00885FB7"/>
    <w:rsid w:val="00886120"/>
    <w:rsid w:val="00886FBF"/>
    <w:rsid w:val="00887532"/>
    <w:rsid w:val="008877DC"/>
    <w:rsid w:val="008905B8"/>
    <w:rsid w:val="008909E0"/>
    <w:rsid w:val="00891382"/>
    <w:rsid w:val="00891394"/>
    <w:rsid w:val="00893466"/>
    <w:rsid w:val="008961CF"/>
    <w:rsid w:val="00897ED1"/>
    <w:rsid w:val="00897FF6"/>
    <w:rsid w:val="008A1A44"/>
    <w:rsid w:val="008A292D"/>
    <w:rsid w:val="008A38E4"/>
    <w:rsid w:val="008A4E50"/>
    <w:rsid w:val="008A70B3"/>
    <w:rsid w:val="008A75B9"/>
    <w:rsid w:val="008A7E57"/>
    <w:rsid w:val="008B08F6"/>
    <w:rsid w:val="008B1A4E"/>
    <w:rsid w:val="008B2DBA"/>
    <w:rsid w:val="008B38A5"/>
    <w:rsid w:val="008B47DE"/>
    <w:rsid w:val="008B5403"/>
    <w:rsid w:val="008B5B4A"/>
    <w:rsid w:val="008B778D"/>
    <w:rsid w:val="008B7A63"/>
    <w:rsid w:val="008C124D"/>
    <w:rsid w:val="008C1572"/>
    <w:rsid w:val="008C1A91"/>
    <w:rsid w:val="008C2DB1"/>
    <w:rsid w:val="008C314A"/>
    <w:rsid w:val="008C5107"/>
    <w:rsid w:val="008C5EF5"/>
    <w:rsid w:val="008C6149"/>
    <w:rsid w:val="008C626A"/>
    <w:rsid w:val="008C774B"/>
    <w:rsid w:val="008C7B76"/>
    <w:rsid w:val="008C7BC6"/>
    <w:rsid w:val="008D0BCF"/>
    <w:rsid w:val="008D1892"/>
    <w:rsid w:val="008D1C9D"/>
    <w:rsid w:val="008D1F8A"/>
    <w:rsid w:val="008D26C2"/>
    <w:rsid w:val="008D2A73"/>
    <w:rsid w:val="008D43D0"/>
    <w:rsid w:val="008D4786"/>
    <w:rsid w:val="008D5C81"/>
    <w:rsid w:val="008D5F80"/>
    <w:rsid w:val="008D62F6"/>
    <w:rsid w:val="008D70A6"/>
    <w:rsid w:val="008D7396"/>
    <w:rsid w:val="008E03CE"/>
    <w:rsid w:val="008E1FE6"/>
    <w:rsid w:val="008E223E"/>
    <w:rsid w:val="008E22B1"/>
    <w:rsid w:val="008E2CBC"/>
    <w:rsid w:val="008E3FEE"/>
    <w:rsid w:val="008E6464"/>
    <w:rsid w:val="008E6864"/>
    <w:rsid w:val="008E69CE"/>
    <w:rsid w:val="008E6C3D"/>
    <w:rsid w:val="008E7E64"/>
    <w:rsid w:val="008F1697"/>
    <w:rsid w:val="008F1E49"/>
    <w:rsid w:val="008F38B1"/>
    <w:rsid w:val="008F38FA"/>
    <w:rsid w:val="008F4504"/>
    <w:rsid w:val="008F4B67"/>
    <w:rsid w:val="008F4CB3"/>
    <w:rsid w:val="008F4D68"/>
    <w:rsid w:val="008F4F6C"/>
    <w:rsid w:val="008F5E74"/>
    <w:rsid w:val="008F5F8F"/>
    <w:rsid w:val="008F7BE4"/>
    <w:rsid w:val="00900174"/>
    <w:rsid w:val="0090195B"/>
    <w:rsid w:val="0090296A"/>
    <w:rsid w:val="00903897"/>
    <w:rsid w:val="0090473C"/>
    <w:rsid w:val="00906A55"/>
    <w:rsid w:val="00910072"/>
    <w:rsid w:val="00911C12"/>
    <w:rsid w:val="009128C9"/>
    <w:rsid w:val="009129BE"/>
    <w:rsid w:val="00912C49"/>
    <w:rsid w:val="00913826"/>
    <w:rsid w:val="00913F72"/>
    <w:rsid w:val="009145AE"/>
    <w:rsid w:val="00915D66"/>
    <w:rsid w:val="009166FE"/>
    <w:rsid w:val="00916B4D"/>
    <w:rsid w:val="00917368"/>
    <w:rsid w:val="009173BB"/>
    <w:rsid w:val="00917C63"/>
    <w:rsid w:val="0092039D"/>
    <w:rsid w:val="00920C70"/>
    <w:rsid w:val="00921D17"/>
    <w:rsid w:val="009220EB"/>
    <w:rsid w:val="00922FFD"/>
    <w:rsid w:val="0092341C"/>
    <w:rsid w:val="00923455"/>
    <w:rsid w:val="009237CB"/>
    <w:rsid w:val="00924AED"/>
    <w:rsid w:val="00924C71"/>
    <w:rsid w:val="00925117"/>
    <w:rsid w:val="009256B0"/>
    <w:rsid w:val="009263DB"/>
    <w:rsid w:val="009302FD"/>
    <w:rsid w:val="00930847"/>
    <w:rsid w:val="009309C0"/>
    <w:rsid w:val="009312EA"/>
    <w:rsid w:val="00931F38"/>
    <w:rsid w:val="009320DF"/>
    <w:rsid w:val="00932B72"/>
    <w:rsid w:val="00932C59"/>
    <w:rsid w:val="00932DF4"/>
    <w:rsid w:val="0093370D"/>
    <w:rsid w:val="00934AAF"/>
    <w:rsid w:val="00937399"/>
    <w:rsid w:val="0094244C"/>
    <w:rsid w:val="009428A3"/>
    <w:rsid w:val="0094373A"/>
    <w:rsid w:val="00943768"/>
    <w:rsid w:val="00943A1D"/>
    <w:rsid w:val="009441E6"/>
    <w:rsid w:val="00945752"/>
    <w:rsid w:val="00945940"/>
    <w:rsid w:val="00946C76"/>
    <w:rsid w:val="009479B2"/>
    <w:rsid w:val="00947A4B"/>
    <w:rsid w:val="009505C4"/>
    <w:rsid w:val="009507BF"/>
    <w:rsid w:val="00950CEB"/>
    <w:rsid w:val="009515F2"/>
    <w:rsid w:val="00951879"/>
    <w:rsid w:val="00951A0D"/>
    <w:rsid w:val="009527F5"/>
    <w:rsid w:val="00952912"/>
    <w:rsid w:val="0095332B"/>
    <w:rsid w:val="009546BC"/>
    <w:rsid w:val="00954B09"/>
    <w:rsid w:val="00955354"/>
    <w:rsid w:val="009558AC"/>
    <w:rsid w:val="009562E6"/>
    <w:rsid w:val="009572B1"/>
    <w:rsid w:val="009573C7"/>
    <w:rsid w:val="00957477"/>
    <w:rsid w:val="00957AD1"/>
    <w:rsid w:val="00957DB9"/>
    <w:rsid w:val="00960627"/>
    <w:rsid w:val="00961994"/>
    <w:rsid w:val="00963C74"/>
    <w:rsid w:val="0096486F"/>
    <w:rsid w:val="0096494E"/>
    <w:rsid w:val="0096548B"/>
    <w:rsid w:val="0096671D"/>
    <w:rsid w:val="009667D7"/>
    <w:rsid w:val="00966857"/>
    <w:rsid w:val="00972F3C"/>
    <w:rsid w:val="00974C0C"/>
    <w:rsid w:val="00974E0D"/>
    <w:rsid w:val="00975551"/>
    <w:rsid w:val="00975562"/>
    <w:rsid w:val="00975FFC"/>
    <w:rsid w:val="00977117"/>
    <w:rsid w:val="009778A3"/>
    <w:rsid w:val="00980B5A"/>
    <w:rsid w:val="0098181B"/>
    <w:rsid w:val="009819B1"/>
    <w:rsid w:val="00981CCC"/>
    <w:rsid w:val="0098230C"/>
    <w:rsid w:val="0098354B"/>
    <w:rsid w:val="009839F6"/>
    <w:rsid w:val="00983B1C"/>
    <w:rsid w:val="009840AC"/>
    <w:rsid w:val="00984334"/>
    <w:rsid w:val="009848C5"/>
    <w:rsid w:val="00984ACA"/>
    <w:rsid w:val="00985117"/>
    <w:rsid w:val="00985303"/>
    <w:rsid w:val="009853FC"/>
    <w:rsid w:val="0098611F"/>
    <w:rsid w:val="00986B9F"/>
    <w:rsid w:val="00986D7B"/>
    <w:rsid w:val="00987029"/>
    <w:rsid w:val="0098714B"/>
    <w:rsid w:val="00987AE6"/>
    <w:rsid w:val="00992735"/>
    <w:rsid w:val="0099274F"/>
    <w:rsid w:val="00992B78"/>
    <w:rsid w:val="00993039"/>
    <w:rsid w:val="009936EF"/>
    <w:rsid w:val="0099572F"/>
    <w:rsid w:val="00996534"/>
    <w:rsid w:val="00997F9C"/>
    <w:rsid w:val="009A0BAD"/>
    <w:rsid w:val="009A3F70"/>
    <w:rsid w:val="009A47EB"/>
    <w:rsid w:val="009A4AC3"/>
    <w:rsid w:val="009A5652"/>
    <w:rsid w:val="009A5E4D"/>
    <w:rsid w:val="009A7E1B"/>
    <w:rsid w:val="009A7F9D"/>
    <w:rsid w:val="009B0E32"/>
    <w:rsid w:val="009B0EAB"/>
    <w:rsid w:val="009B25B3"/>
    <w:rsid w:val="009B25BF"/>
    <w:rsid w:val="009B363B"/>
    <w:rsid w:val="009B51E3"/>
    <w:rsid w:val="009B5379"/>
    <w:rsid w:val="009B581D"/>
    <w:rsid w:val="009B5C01"/>
    <w:rsid w:val="009B635F"/>
    <w:rsid w:val="009B6998"/>
    <w:rsid w:val="009B6D63"/>
    <w:rsid w:val="009B6EC1"/>
    <w:rsid w:val="009B7A0C"/>
    <w:rsid w:val="009B7B29"/>
    <w:rsid w:val="009C078F"/>
    <w:rsid w:val="009C0ED9"/>
    <w:rsid w:val="009C142C"/>
    <w:rsid w:val="009C168E"/>
    <w:rsid w:val="009C1B1E"/>
    <w:rsid w:val="009C600C"/>
    <w:rsid w:val="009C729A"/>
    <w:rsid w:val="009C7585"/>
    <w:rsid w:val="009D107E"/>
    <w:rsid w:val="009D3214"/>
    <w:rsid w:val="009D4DA9"/>
    <w:rsid w:val="009D5131"/>
    <w:rsid w:val="009D5E9B"/>
    <w:rsid w:val="009D69B8"/>
    <w:rsid w:val="009D6A03"/>
    <w:rsid w:val="009D6C86"/>
    <w:rsid w:val="009D74E5"/>
    <w:rsid w:val="009D7694"/>
    <w:rsid w:val="009D770D"/>
    <w:rsid w:val="009D7F50"/>
    <w:rsid w:val="009E08BA"/>
    <w:rsid w:val="009E1452"/>
    <w:rsid w:val="009E1513"/>
    <w:rsid w:val="009E189A"/>
    <w:rsid w:val="009E1B81"/>
    <w:rsid w:val="009E2AA0"/>
    <w:rsid w:val="009E2BC4"/>
    <w:rsid w:val="009E2CF5"/>
    <w:rsid w:val="009E3A93"/>
    <w:rsid w:val="009E3C5A"/>
    <w:rsid w:val="009E592D"/>
    <w:rsid w:val="009E647D"/>
    <w:rsid w:val="009E6944"/>
    <w:rsid w:val="009E6BE6"/>
    <w:rsid w:val="009E79EC"/>
    <w:rsid w:val="009E7B00"/>
    <w:rsid w:val="009E7EFF"/>
    <w:rsid w:val="009F01F0"/>
    <w:rsid w:val="009F0238"/>
    <w:rsid w:val="009F1683"/>
    <w:rsid w:val="009F18C4"/>
    <w:rsid w:val="009F19AD"/>
    <w:rsid w:val="009F29C7"/>
    <w:rsid w:val="009F2A37"/>
    <w:rsid w:val="009F3BC5"/>
    <w:rsid w:val="009F3E59"/>
    <w:rsid w:val="009F4021"/>
    <w:rsid w:val="009F44C5"/>
    <w:rsid w:val="009F4AE2"/>
    <w:rsid w:val="009F4CA7"/>
    <w:rsid w:val="009F4DAA"/>
    <w:rsid w:val="009F4F30"/>
    <w:rsid w:val="009F5825"/>
    <w:rsid w:val="009F58C3"/>
    <w:rsid w:val="009F5A9A"/>
    <w:rsid w:val="009F65A1"/>
    <w:rsid w:val="009F6993"/>
    <w:rsid w:val="009F70F4"/>
    <w:rsid w:val="009F7320"/>
    <w:rsid w:val="00A018B7"/>
    <w:rsid w:val="00A01968"/>
    <w:rsid w:val="00A01C8A"/>
    <w:rsid w:val="00A0291A"/>
    <w:rsid w:val="00A0334B"/>
    <w:rsid w:val="00A03F43"/>
    <w:rsid w:val="00A047ED"/>
    <w:rsid w:val="00A04A09"/>
    <w:rsid w:val="00A04AA2"/>
    <w:rsid w:val="00A05C41"/>
    <w:rsid w:val="00A0708C"/>
    <w:rsid w:val="00A077FA"/>
    <w:rsid w:val="00A1055E"/>
    <w:rsid w:val="00A1058D"/>
    <w:rsid w:val="00A10B2E"/>
    <w:rsid w:val="00A112A0"/>
    <w:rsid w:val="00A11CAF"/>
    <w:rsid w:val="00A11D0A"/>
    <w:rsid w:val="00A12920"/>
    <w:rsid w:val="00A1294E"/>
    <w:rsid w:val="00A12B7D"/>
    <w:rsid w:val="00A12FC7"/>
    <w:rsid w:val="00A1388F"/>
    <w:rsid w:val="00A14AF8"/>
    <w:rsid w:val="00A14B4F"/>
    <w:rsid w:val="00A14C7F"/>
    <w:rsid w:val="00A15E39"/>
    <w:rsid w:val="00A22DD2"/>
    <w:rsid w:val="00A22E97"/>
    <w:rsid w:val="00A2443F"/>
    <w:rsid w:val="00A25E07"/>
    <w:rsid w:val="00A26CFD"/>
    <w:rsid w:val="00A270FD"/>
    <w:rsid w:val="00A30D06"/>
    <w:rsid w:val="00A31D72"/>
    <w:rsid w:val="00A334C2"/>
    <w:rsid w:val="00A33AE6"/>
    <w:rsid w:val="00A33CDB"/>
    <w:rsid w:val="00A33EFB"/>
    <w:rsid w:val="00A3436B"/>
    <w:rsid w:val="00A34F0C"/>
    <w:rsid w:val="00A3549C"/>
    <w:rsid w:val="00A36496"/>
    <w:rsid w:val="00A3686A"/>
    <w:rsid w:val="00A368C0"/>
    <w:rsid w:val="00A37B85"/>
    <w:rsid w:val="00A413F4"/>
    <w:rsid w:val="00A41426"/>
    <w:rsid w:val="00A42170"/>
    <w:rsid w:val="00A42835"/>
    <w:rsid w:val="00A4342C"/>
    <w:rsid w:val="00A445C7"/>
    <w:rsid w:val="00A44D16"/>
    <w:rsid w:val="00A45419"/>
    <w:rsid w:val="00A46096"/>
    <w:rsid w:val="00A462EB"/>
    <w:rsid w:val="00A46814"/>
    <w:rsid w:val="00A46A71"/>
    <w:rsid w:val="00A46BE0"/>
    <w:rsid w:val="00A474D6"/>
    <w:rsid w:val="00A474F5"/>
    <w:rsid w:val="00A47590"/>
    <w:rsid w:val="00A4796B"/>
    <w:rsid w:val="00A5062B"/>
    <w:rsid w:val="00A511D6"/>
    <w:rsid w:val="00A5199C"/>
    <w:rsid w:val="00A52323"/>
    <w:rsid w:val="00A52DBF"/>
    <w:rsid w:val="00A52DF8"/>
    <w:rsid w:val="00A530BB"/>
    <w:rsid w:val="00A53407"/>
    <w:rsid w:val="00A53F06"/>
    <w:rsid w:val="00A54DD9"/>
    <w:rsid w:val="00A55F05"/>
    <w:rsid w:val="00A562D4"/>
    <w:rsid w:val="00A577E8"/>
    <w:rsid w:val="00A57B32"/>
    <w:rsid w:val="00A57B7C"/>
    <w:rsid w:val="00A60CA9"/>
    <w:rsid w:val="00A60DAB"/>
    <w:rsid w:val="00A6103D"/>
    <w:rsid w:val="00A61532"/>
    <w:rsid w:val="00A61605"/>
    <w:rsid w:val="00A61BA2"/>
    <w:rsid w:val="00A62C72"/>
    <w:rsid w:val="00A634B3"/>
    <w:rsid w:val="00A63854"/>
    <w:rsid w:val="00A642DA"/>
    <w:rsid w:val="00A64CF5"/>
    <w:rsid w:val="00A65087"/>
    <w:rsid w:val="00A704AA"/>
    <w:rsid w:val="00A70DC8"/>
    <w:rsid w:val="00A71A53"/>
    <w:rsid w:val="00A729D2"/>
    <w:rsid w:val="00A7360F"/>
    <w:rsid w:val="00A751AF"/>
    <w:rsid w:val="00A75EC8"/>
    <w:rsid w:val="00A760F9"/>
    <w:rsid w:val="00A76AF2"/>
    <w:rsid w:val="00A76B0D"/>
    <w:rsid w:val="00A76E4C"/>
    <w:rsid w:val="00A770AA"/>
    <w:rsid w:val="00A7711A"/>
    <w:rsid w:val="00A77DF0"/>
    <w:rsid w:val="00A807EC"/>
    <w:rsid w:val="00A81116"/>
    <w:rsid w:val="00A8147A"/>
    <w:rsid w:val="00A840FB"/>
    <w:rsid w:val="00A85C67"/>
    <w:rsid w:val="00A8603E"/>
    <w:rsid w:val="00A86FB5"/>
    <w:rsid w:val="00A90877"/>
    <w:rsid w:val="00A915B6"/>
    <w:rsid w:val="00A919E8"/>
    <w:rsid w:val="00A91BC5"/>
    <w:rsid w:val="00A93156"/>
    <w:rsid w:val="00A932E3"/>
    <w:rsid w:val="00A94244"/>
    <w:rsid w:val="00A944F1"/>
    <w:rsid w:val="00A95359"/>
    <w:rsid w:val="00A9536B"/>
    <w:rsid w:val="00A96E36"/>
    <w:rsid w:val="00A96F35"/>
    <w:rsid w:val="00A973BB"/>
    <w:rsid w:val="00A978C4"/>
    <w:rsid w:val="00AA159B"/>
    <w:rsid w:val="00AA1A9B"/>
    <w:rsid w:val="00AA201F"/>
    <w:rsid w:val="00AA2CC0"/>
    <w:rsid w:val="00AA37A6"/>
    <w:rsid w:val="00AA4293"/>
    <w:rsid w:val="00AA435A"/>
    <w:rsid w:val="00AA4377"/>
    <w:rsid w:val="00AA4619"/>
    <w:rsid w:val="00AA57E4"/>
    <w:rsid w:val="00AA5BF4"/>
    <w:rsid w:val="00AA670C"/>
    <w:rsid w:val="00AA6D63"/>
    <w:rsid w:val="00AA6F7E"/>
    <w:rsid w:val="00AB0B51"/>
    <w:rsid w:val="00AB24FD"/>
    <w:rsid w:val="00AB2AFC"/>
    <w:rsid w:val="00AB3B3E"/>
    <w:rsid w:val="00AC0683"/>
    <w:rsid w:val="00AC0D6E"/>
    <w:rsid w:val="00AC1963"/>
    <w:rsid w:val="00AC2584"/>
    <w:rsid w:val="00AC3637"/>
    <w:rsid w:val="00AC3E34"/>
    <w:rsid w:val="00AC5659"/>
    <w:rsid w:val="00AC598A"/>
    <w:rsid w:val="00AC66D5"/>
    <w:rsid w:val="00AC679D"/>
    <w:rsid w:val="00AC6974"/>
    <w:rsid w:val="00AC6E92"/>
    <w:rsid w:val="00AC7431"/>
    <w:rsid w:val="00AC77D6"/>
    <w:rsid w:val="00AC78EC"/>
    <w:rsid w:val="00AD0026"/>
    <w:rsid w:val="00AD0107"/>
    <w:rsid w:val="00AD011D"/>
    <w:rsid w:val="00AD06B0"/>
    <w:rsid w:val="00AD0713"/>
    <w:rsid w:val="00AD1C2F"/>
    <w:rsid w:val="00AD2D4D"/>
    <w:rsid w:val="00AD5008"/>
    <w:rsid w:val="00AD512A"/>
    <w:rsid w:val="00AD6BEA"/>
    <w:rsid w:val="00AD6E1E"/>
    <w:rsid w:val="00AD6FB2"/>
    <w:rsid w:val="00AE1BBB"/>
    <w:rsid w:val="00AE1C09"/>
    <w:rsid w:val="00AE1E5E"/>
    <w:rsid w:val="00AE21D7"/>
    <w:rsid w:val="00AE3238"/>
    <w:rsid w:val="00AE390A"/>
    <w:rsid w:val="00AE4326"/>
    <w:rsid w:val="00AE4BFD"/>
    <w:rsid w:val="00AE4C0A"/>
    <w:rsid w:val="00AE4C32"/>
    <w:rsid w:val="00AE4FA4"/>
    <w:rsid w:val="00AE567F"/>
    <w:rsid w:val="00AE5952"/>
    <w:rsid w:val="00AE5FB8"/>
    <w:rsid w:val="00AE663F"/>
    <w:rsid w:val="00AE6D7B"/>
    <w:rsid w:val="00AE6E09"/>
    <w:rsid w:val="00AE7688"/>
    <w:rsid w:val="00AE7CED"/>
    <w:rsid w:val="00AF0BA5"/>
    <w:rsid w:val="00AF14BE"/>
    <w:rsid w:val="00AF1C5D"/>
    <w:rsid w:val="00AF2240"/>
    <w:rsid w:val="00AF2ACA"/>
    <w:rsid w:val="00AF367C"/>
    <w:rsid w:val="00AF4856"/>
    <w:rsid w:val="00AF684F"/>
    <w:rsid w:val="00AF6D4E"/>
    <w:rsid w:val="00B01A03"/>
    <w:rsid w:val="00B02287"/>
    <w:rsid w:val="00B03398"/>
    <w:rsid w:val="00B03D14"/>
    <w:rsid w:val="00B057E9"/>
    <w:rsid w:val="00B05DA4"/>
    <w:rsid w:val="00B06077"/>
    <w:rsid w:val="00B0762E"/>
    <w:rsid w:val="00B07B33"/>
    <w:rsid w:val="00B07CA8"/>
    <w:rsid w:val="00B07CF6"/>
    <w:rsid w:val="00B1032E"/>
    <w:rsid w:val="00B1064A"/>
    <w:rsid w:val="00B10A5A"/>
    <w:rsid w:val="00B111A9"/>
    <w:rsid w:val="00B11513"/>
    <w:rsid w:val="00B118F2"/>
    <w:rsid w:val="00B124A7"/>
    <w:rsid w:val="00B15CC8"/>
    <w:rsid w:val="00B16411"/>
    <w:rsid w:val="00B16D6E"/>
    <w:rsid w:val="00B173AB"/>
    <w:rsid w:val="00B20822"/>
    <w:rsid w:val="00B214C0"/>
    <w:rsid w:val="00B219EE"/>
    <w:rsid w:val="00B21BAB"/>
    <w:rsid w:val="00B228E7"/>
    <w:rsid w:val="00B23590"/>
    <w:rsid w:val="00B23E28"/>
    <w:rsid w:val="00B24A86"/>
    <w:rsid w:val="00B24C74"/>
    <w:rsid w:val="00B250FB"/>
    <w:rsid w:val="00B25B6B"/>
    <w:rsid w:val="00B2649A"/>
    <w:rsid w:val="00B277E2"/>
    <w:rsid w:val="00B30108"/>
    <w:rsid w:val="00B30452"/>
    <w:rsid w:val="00B30ABE"/>
    <w:rsid w:val="00B31251"/>
    <w:rsid w:val="00B32099"/>
    <w:rsid w:val="00B323D8"/>
    <w:rsid w:val="00B33799"/>
    <w:rsid w:val="00B33A80"/>
    <w:rsid w:val="00B34161"/>
    <w:rsid w:val="00B34919"/>
    <w:rsid w:val="00B352FA"/>
    <w:rsid w:val="00B35309"/>
    <w:rsid w:val="00B37021"/>
    <w:rsid w:val="00B414D4"/>
    <w:rsid w:val="00B41687"/>
    <w:rsid w:val="00B43CA4"/>
    <w:rsid w:val="00B43F97"/>
    <w:rsid w:val="00B44434"/>
    <w:rsid w:val="00B45BD9"/>
    <w:rsid w:val="00B4662D"/>
    <w:rsid w:val="00B4793E"/>
    <w:rsid w:val="00B50497"/>
    <w:rsid w:val="00B50583"/>
    <w:rsid w:val="00B514D5"/>
    <w:rsid w:val="00B51A45"/>
    <w:rsid w:val="00B524D2"/>
    <w:rsid w:val="00B53017"/>
    <w:rsid w:val="00B5474D"/>
    <w:rsid w:val="00B54CC4"/>
    <w:rsid w:val="00B55C99"/>
    <w:rsid w:val="00B55E98"/>
    <w:rsid w:val="00B5693C"/>
    <w:rsid w:val="00B6021D"/>
    <w:rsid w:val="00B60447"/>
    <w:rsid w:val="00B60874"/>
    <w:rsid w:val="00B60AAA"/>
    <w:rsid w:val="00B60BC6"/>
    <w:rsid w:val="00B60F60"/>
    <w:rsid w:val="00B61C3A"/>
    <w:rsid w:val="00B622EF"/>
    <w:rsid w:val="00B626A0"/>
    <w:rsid w:val="00B62815"/>
    <w:rsid w:val="00B62A2A"/>
    <w:rsid w:val="00B62B42"/>
    <w:rsid w:val="00B62C23"/>
    <w:rsid w:val="00B64ABD"/>
    <w:rsid w:val="00B64CF6"/>
    <w:rsid w:val="00B654B2"/>
    <w:rsid w:val="00B656C8"/>
    <w:rsid w:val="00B6648A"/>
    <w:rsid w:val="00B66D8A"/>
    <w:rsid w:val="00B706EB"/>
    <w:rsid w:val="00B70B30"/>
    <w:rsid w:val="00B70FB7"/>
    <w:rsid w:val="00B722FE"/>
    <w:rsid w:val="00B73754"/>
    <w:rsid w:val="00B73777"/>
    <w:rsid w:val="00B73782"/>
    <w:rsid w:val="00B739B5"/>
    <w:rsid w:val="00B73AD8"/>
    <w:rsid w:val="00B74A7F"/>
    <w:rsid w:val="00B75A00"/>
    <w:rsid w:val="00B76160"/>
    <w:rsid w:val="00B7673E"/>
    <w:rsid w:val="00B771B7"/>
    <w:rsid w:val="00B77302"/>
    <w:rsid w:val="00B8123F"/>
    <w:rsid w:val="00B815EB"/>
    <w:rsid w:val="00B82D84"/>
    <w:rsid w:val="00B82DC7"/>
    <w:rsid w:val="00B839D7"/>
    <w:rsid w:val="00B83AC6"/>
    <w:rsid w:val="00B83C07"/>
    <w:rsid w:val="00B850D9"/>
    <w:rsid w:val="00B852D7"/>
    <w:rsid w:val="00B85F82"/>
    <w:rsid w:val="00B862FF"/>
    <w:rsid w:val="00B869C6"/>
    <w:rsid w:val="00B87126"/>
    <w:rsid w:val="00B8750F"/>
    <w:rsid w:val="00B876B0"/>
    <w:rsid w:val="00B9013D"/>
    <w:rsid w:val="00B9068F"/>
    <w:rsid w:val="00B92B8E"/>
    <w:rsid w:val="00B93BD0"/>
    <w:rsid w:val="00B93D44"/>
    <w:rsid w:val="00B951A9"/>
    <w:rsid w:val="00B9658D"/>
    <w:rsid w:val="00B97196"/>
    <w:rsid w:val="00B9775B"/>
    <w:rsid w:val="00BA1956"/>
    <w:rsid w:val="00BA1DB5"/>
    <w:rsid w:val="00BA1F80"/>
    <w:rsid w:val="00BA2753"/>
    <w:rsid w:val="00BA2B45"/>
    <w:rsid w:val="00BA2E4C"/>
    <w:rsid w:val="00BA335D"/>
    <w:rsid w:val="00BA3BD9"/>
    <w:rsid w:val="00BA4E80"/>
    <w:rsid w:val="00BA5279"/>
    <w:rsid w:val="00BA5F64"/>
    <w:rsid w:val="00BA5F70"/>
    <w:rsid w:val="00BA6148"/>
    <w:rsid w:val="00BA6810"/>
    <w:rsid w:val="00BA6C15"/>
    <w:rsid w:val="00BA6FA9"/>
    <w:rsid w:val="00BA7B41"/>
    <w:rsid w:val="00BA7E37"/>
    <w:rsid w:val="00BB0292"/>
    <w:rsid w:val="00BB0FAD"/>
    <w:rsid w:val="00BB13FE"/>
    <w:rsid w:val="00BB1BFB"/>
    <w:rsid w:val="00BB2518"/>
    <w:rsid w:val="00BB2B12"/>
    <w:rsid w:val="00BB2B36"/>
    <w:rsid w:val="00BB36C0"/>
    <w:rsid w:val="00BB38AB"/>
    <w:rsid w:val="00BB3CD3"/>
    <w:rsid w:val="00BB516D"/>
    <w:rsid w:val="00BB51E6"/>
    <w:rsid w:val="00BB61DD"/>
    <w:rsid w:val="00BB6322"/>
    <w:rsid w:val="00BC05DE"/>
    <w:rsid w:val="00BC10BC"/>
    <w:rsid w:val="00BC1C01"/>
    <w:rsid w:val="00BC1DA7"/>
    <w:rsid w:val="00BC1F39"/>
    <w:rsid w:val="00BC24BA"/>
    <w:rsid w:val="00BC2D1D"/>
    <w:rsid w:val="00BC3061"/>
    <w:rsid w:val="00BC30B1"/>
    <w:rsid w:val="00BC3B38"/>
    <w:rsid w:val="00BC4598"/>
    <w:rsid w:val="00BC4AAB"/>
    <w:rsid w:val="00BC53AA"/>
    <w:rsid w:val="00BC5DE9"/>
    <w:rsid w:val="00BC60BD"/>
    <w:rsid w:val="00BC6190"/>
    <w:rsid w:val="00BC65D8"/>
    <w:rsid w:val="00BC6DB2"/>
    <w:rsid w:val="00BC6FC2"/>
    <w:rsid w:val="00BC7297"/>
    <w:rsid w:val="00BC7716"/>
    <w:rsid w:val="00BD1885"/>
    <w:rsid w:val="00BD18C3"/>
    <w:rsid w:val="00BD22CA"/>
    <w:rsid w:val="00BD453B"/>
    <w:rsid w:val="00BD4664"/>
    <w:rsid w:val="00BD63E9"/>
    <w:rsid w:val="00BD6F37"/>
    <w:rsid w:val="00BD6FD4"/>
    <w:rsid w:val="00BE11B8"/>
    <w:rsid w:val="00BE122A"/>
    <w:rsid w:val="00BE1988"/>
    <w:rsid w:val="00BE2956"/>
    <w:rsid w:val="00BE29C7"/>
    <w:rsid w:val="00BE2F8C"/>
    <w:rsid w:val="00BE378D"/>
    <w:rsid w:val="00BE78F3"/>
    <w:rsid w:val="00BF0313"/>
    <w:rsid w:val="00BF141D"/>
    <w:rsid w:val="00BF2188"/>
    <w:rsid w:val="00BF2AC5"/>
    <w:rsid w:val="00BF2B4F"/>
    <w:rsid w:val="00BF2F7E"/>
    <w:rsid w:val="00BF33D3"/>
    <w:rsid w:val="00BF3BDA"/>
    <w:rsid w:val="00BF3E93"/>
    <w:rsid w:val="00BF3FFE"/>
    <w:rsid w:val="00BF45D5"/>
    <w:rsid w:val="00BF549E"/>
    <w:rsid w:val="00BF5603"/>
    <w:rsid w:val="00BF601F"/>
    <w:rsid w:val="00BF75A3"/>
    <w:rsid w:val="00BF78CD"/>
    <w:rsid w:val="00BF7CAA"/>
    <w:rsid w:val="00C00281"/>
    <w:rsid w:val="00C004C1"/>
    <w:rsid w:val="00C00E8B"/>
    <w:rsid w:val="00C01B90"/>
    <w:rsid w:val="00C027ED"/>
    <w:rsid w:val="00C02C5E"/>
    <w:rsid w:val="00C03C45"/>
    <w:rsid w:val="00C04275"/>
    <w:rsid w:val="00C049E8"/>
    <w:rsid w:val="00C05024"/>
    <w:rsid w:val="00C05905"/>
    <w:rsid w:val="00C05943"/>
    <w:rsid w:val="00C0725C"/>
    <w:rsid w:val="00C1016B"/>
    <w:rsid w:val="00C10262"/>
    <w:rsid w:val="00C10EA4"/>
    <w:rsid w:val="00C10EFA"/>
    <w:rsid w:val="00C110AC"/>
    <w:rsid w:val="00C11A77"/>
    <w:rsid w:val="00C11B96"/>
    <w:rsid w:val="00C12916"/>
    <w:rsid w:val="00C12D17"/>
    <w:rsid w:val="00C133A7"/>
    <w:rsid w:val="00C136C6"/>
    <w:rsid w:val="00C148A3"/>
    <w:rsid w:val="00C15179"/>
    <w:rsid w:val="00C15FF6"/>
    <w:rsid w:val="00C168BF"/>
    <w:rsid w:val="00C175DA"/>
    <w:rsid w:val="00C178DB"/>
    <w:rsid w:val="00C17E0C"/>
    <w:rsid w:val="00C21C3E"/>
    <w:rsid w:val="00C21D8E"/>
    <w:rsid w:val="00C228BB"/>
    <w:rsid w:val="00C24C00"/>
    <w:rsid w:val="00C25FCF"/>
    <w:rsid w:val="00C26BED"/>
    <w:rsid w:val="00C27562"/>
    <w:rsid w:val="00C30C26"/>
    <w:rsid w:val="00C30E0F"/>
    <w:rsid w:val="00C333E8"/>
    <w:rsid w:val="00C34DA7"/>
    <w:rsid w:val="00C34FBB"/>
    <w:rsid w:val="00C356F2"/>
    <w:rsid w:val="00C3585D"/>
    <w:rsid w:val="00C3656E"/>
    <w:rsid w:val="00C400D6"/>
    <w:rsid w:val="00C405A9"/>
    <w:rsid w:val="00C408F7"/>
    <w:rsid w:val="00C40989"/>
    <w:rsid w:val="00C41D19"/>
    <w:rsid w:val="00C42497"/>
    <w:rsid w:val="00C42C5F"/>
    <w:rsid w:val="00C43921"/>
    <w:rsid w:val="00C44864"/>
    <w:rsid w:val="00C45BB3"/>
    <w:rsid w:val="00C46178"/>
    <w:rsid w:val="00C46CE4"/>
    <w:rsid w:val="00C50E91"/>
    <w:rsid w:val="00C5110E"/>
    <w:rsid w:val="00C5260B"/>
    <w:rsid w:val="00C536EE"/>
    <w:rsid w:val="00C54CD0"/>
    <w:rsid w:val="00C54E01"/>
    <w:rsid w:val="00C5682A"/>
    <w:rsid w:val="00C56DB8"/>
    <w:rsid w:val="00C606FB"/>
    <w:rsid w:val="00C60874"/>
    <w:rsid w:val="00C61125"/>
    <w:rsid w:val="00C6139C"/>
    <w:rsid w:val="00C613D5"/>
    <w:rsid w:val="00C651B0"/>
    <w:rsid w:val="00C6559F"/>
    <w:rsid w:val="00C66F12"/>
    <w:rsid w:val="00C66FE7"/>
    <w:rsid w:val="00C71764"/>
    <w:rsid w:val="00C718E2"/>
    <w:rsid w:val="00C726EB"/>
    <w:rsid w:val="00C731A8"/>
    <w:rsid w:val="00C75CC0"/>
    <w:rsid w:val="00C76051"/>
    <w:rsid w:val="00C7644D"/>
    <w:rsid w:val="00C772A2"/>
    <w:rsid w:val="00C80CA9"/>
    <w:rsid w:val="00C80F4F"/>
    <w:rsid w:val="00C8101C"/>
    <w:rsid w:val="00C81B4F"/>
    <w:rsid w:val="00C821CE"/>
    <w:rsid w:val="00C828D5"/>
    <w:rsid w:val="00C82C63"/>
    <w:rsid w:val="00C8396E"/>
    <w:rsid w:val="00C83B9E"/>
    <w:rsid w:val="00C8508D"/>
    <w:rsid w:val="00C86F35"/>
    <w:rsid w:val="00C90999"/>
    <w:rsid w:val="00C90C42"/>
    <w:rsid w:val="00C9100B"/>
    <w:rsid w:val="00C911C2"/>
    <w:rsid w:val="00C926F1"/>
    <w:rsid w:val="00C92A90"/>
    <w:rsid w:val="00C936A4"/>
    <w:rsid w:val="00C93F57"/>
    <w:rsid w:val="00C95E5F"/>
    <w:rsid w:val="00C95FD9"/>
    <w:rsid w:val="00C969BA"/>
    <w:rsid w:val="00C97734"/>
    <w:rsid w:val="00CA031A"/>
    <w:rsid w:val="00CA068D"/>
    <w:rsid w:val="00CA1735"/>
    <w:rsid w:val="00CA1EC3"/>
    <w:rsid w:val="00CA23B1"/>
    <w:rsid w:val="00CA2509"/>
    <w:rsid w:val="00CA3BE9"/>
    <w:rsid w:val="00CA4CED"/>
    <w:rsid w:val="00CA4F49"/>
    <w:rsid w:val="00CA5081"/>
    <w:rsid w:val="00CA55E4"/>
    <w:rsid w:val="00CA6020"/>
    <w:rsid w:val="00CA66CB"/>
    <w:rsid w:val="00CA6800"/>
    <w:rsid w:val="00CA757D"/>
    <w:rsid w:val="00CB083C"/>
    <w:rsid w:val="00CB1A7F"/>
    <w:rsid w:val="00CB2816"/>
    <w:rsid w:val="00CB302F"/>
    <w:rsid w:val="00CB3136"/>
    <w:rsid w:val="00CB5956"/>
    <w:rsid w:val="00CB5A8A"/>
    <w:rsid w:val="00CB5B77"/>
    <w:rsid w:val="00CB5D9A"/>
    <w:rsid w:val="00CB6CDE"/>
    <w:rsid w:val="00CC0749"/>
    <w:rsid w:val="00CC0783"/>
    <w:rsid w:val="00CC1DDD"/>
    <w:rsid w:val="00CC227C"/>
    <w:rsid w:val="00CC37B5"/>
    <w:rsid w:val="00CC3A90"/>
    <w:rsid w:val="00CC3B5C"/>
    <w:rsid w:val="00CC3E8A"/>
    <w:rsid w:val="00CC5F45"/>
    <w:rsid w:val="00CD06CC"/>
    <w:rsid w:val="00CD13E2"/>
    <w:rsid w:val="00CD18B1"/>
    <w:rsid w:val="00CD20F2"/>
    <w:rsid w:val="00CD22FC"/>
    <w:rsid w:val="00CD2459"/>
    <w:rsid w:val="00CD27CC"/>
    <w:rsid w:val="00CD296E"/>
    <w:rsid w:val="00CD371B"/>
    <w:rsid w:val="00CD5D14"/>
    <w:rsid w:val="00CD656A"/>
    <w:rsid w:val="00CD7203"/>
    <w:rsid w:val="00CD7849"/>
    <w:rsid w:val="00CD7B7E"/>
    <w:rsid w:val="00CD7CCB"/>
    <w:rsid w:val="00CD7E1A"/>
    <w:rsid w:val="00CE07B6"/>
    <w:rsid w:val="00CE1A0E"/>
    <w:rsid w:val="00CE1DE3"/>
    <w:rsid w:val="00CE231B"/>
    <w:rsid w:val="00CE2889"/>
    <w:rsid w:val="00CE2CE7"/>
    <w:rsid w:val="00CE4647"/>
    <w:rsid w:val="00CE4937"/>
    <w:rsid w:val="00CE4B88"/>
    <w:rsid w:val="00CE4D15"/>
    <w:rsid w:val="00CE7520"/>
    <w:rsid w:val="00CE7A45"/>
    <w:rsid w:val="00CE7FF7"/>
    <w:rsid w:val="00CF1024"/>
    <w:rsid w:val="00CF144B"/>
    <w:rsid w:val="00CF1D4D"/>
    <w:rsid w:val="00CF1E11"/>
    <w:rsid w:val="00CF31E8"/>
    <w:rsid w:val="00CF3425"/>
    <w:rsid w:val="00CF5463"/>
    <w:rsid w:val="00CF5A65"/>
    <w:rsid w:val="00CF7BB5"/>
    <w:rsid w:val="00D0003B"/>
    <w:rsid w:val="00D001A2"/>
    <w:rsid w:val="00D01BDE"/>
    <w:rsid w:val="00D027AD"/>
    <w:rsid w:val="00D03AB2"/>
    <w:rsid w:val="00D04189"/>
    <w:rsid w:val="00D05178"/>
    <w:rsid w:val="00D0592B"/>
    <w:rsid w:val="00D05BB9"/>
    <w:rsid w:val="00D074F4"/>
    <w:rsid w:val="00D07CAF"/>
    <w:rsid w:val="00D12470"/>
    <w:rsid w:val="00D12CC3"/>
    <w:rsid w:val="00D13135"/>
    <w:rsid w:val="00D13628"/>
    <w:rsid w:val="00D14850"/>
    <w:rsid w:val="00D150C9"/>
    <w:rsid w:val="00D151C3"/>
    <w:rsid w:val="00D16A0B"/>
    <w:rsid w:val="00D20566"/>
    <w:rsid w:val="00D20E4D"/>
    <w:rsid w:val="00D2117A"/>
    <w:rsid w:val="00D21780"/>
    <w:rsid w:val="00D22C4D"/>
    <w:rsid w:val="00D22F68"/>
    <w:rsid w:val="00D23B2C"/>
    <w:rsid w:val="00D23E5D"/>
    <w:rsid w:val="00D248CF"/>
    <w:rsid w:val="00D273E0"/>
    <w:rsid w:val="00D2745C"/>
    <w:rsid w:val="00D27498"/>
    <w:rsid w:val="00D30229"/>
    <w:rsid w:val="00D30E56"/>
    <w:rsid w:val="00D3144E"/>
    <w:rsid w:val="00D32849"/>
    <w:rsid w:val="00D32D65"/>
    <w:rsid w:val="00D32F97"/>
    <w:rsid w:val="00D33B88"/>
    <w:rsid w:val="00D34617"/>
    <w:rsid w:val="00D35056"/>
    <w:rsid w:val="00D35647"/>
    <w:rsid w:val="00D36943"/>
    <w:rsid w:val="00D374C8"/>
    <w:rsid w:val="00D374FE"/>
    <w:rsid w:val="00D375CD"/>
    <w:rsid w:val="00D3762E"/>
    <w:rsid w:val="00D37649"/>
    <w:rsid w:val="00D37C40"/>
    <w:rsid w:val="00D4035F"/>
    <w:rsid w:val="00D40E6F"/>
    <w:rsid w:val="00D41A8C"/>
    <w:rsid w:val="00D422CF"/>
    <w:rsid w:val="00D42730"/>
    <w:rsid w:val="00D42A5A"/>
    <w:rsid w:val="00D43007"/>
    <w:rsid w:val="00D437D1"/>
    <w:rsid w:val="00D4528B"/>
    <w:rsid w:val="00D45EB4"/>
    <w:rsid w:val="00D46321"/>
    <w:rsid w:val="00D4644B"/>
    <w:rsid w:val="00D5020D"/>
    <w:rsid w:val="00D5227A"/>
    <w:rsid w:val="00D550B8"/>
    <w:rsid w:val="00D55F7E"/>
    <w:rsid w:val="00D57719"/>
    <w:rsid w:val="00D6015A"/>
    <w:rsid w:val="00D6037D"/>
    <w:rsid w:val="00D60572"/>
    <w:rsid w:val="00D60806"/>
    <w:rsid w:val="00D616A1"/>
    <w:rsid w:val="00D61FAE"/>
    <w:rsid w:val="00D62A2A"/>
    <w:rsid w:val="00D64792"/>
    <w:rsid w:val="00D65B2F"/>
    <w:rsid w:val="00D66A7A"/>
    <w:rsid w:val="00D67AC2"/>
    <w:rsid w:val="00D67FDD"/>
    <w:rsid w:val="00D70746"/>
    <w:rsid w:val="00D71224"/>
    <w:rsid w:val="00D7140C"/>
    <w:rsid w:val="00D7190A"/>
    <w:rsid w:val="00D72F61"/>
    <w:rsid w:val="00D7314B"/>
    <w:rsid w:val="00D73AE8"/>
    <w:rsid w:val="00D74677"/>
    <w:rsid w:val="00D74742"/>
    <w:rsid w:val="00D75569"/>
    <w:rsid w:val="00D75BBF"/>
    <w:rsid w:val="00D7616E"/>
    <w:rsid w:val="00D76C02"/>
    <w:rsid w:val="00D822A3"/>
    <w:rsid w:val="00D82996"/>
    <w:rsid w:val="00D82F3F"/>
    <w:rsid w:val="00D8338F"/>
    <w:rsid w:val="00D83C96"/>
    <w:rsid w:val="00D85E87"/>
    <w:rsid w:val="00D86B0B"/>
    <w:rsid w:val="00D90400"/>
    <w:rsid w:val="00D9095B"/>
    <w:rsid w:val="00D91631"/>
    <w:rsid w:val="00D92A41"/>
    <w:rsid w:val="00D933AA"/>
    <w:rsid w:val="00D93DD7"/>
    <w:rsid w:val="00D9471A"/>
    <w:rsid w:val="00D9490C"/>
    <w:rsid w:val="00D958F8"/>
    <w:rsid w:val="00D96E46"/>
    <w:rsid w:val="00D974A2"/>
    <w:rsid w:val="00DA1CFD"/>
    <w:rsid w:val="00DA2F94"/>
    <w:rsid w:val="00DA47FF"/>
    <w:rsid w:val="00DA5046"/>
    <w:rsid w:val="00DA53FB"/>
    <w:rsid w:val="00DA57C7"/>
    <w:rsid w:val="00DA59DD"/>
    <w:rsid w:val="00DA71E9"/>
    <w:rsid w:val="00DA746A"/>
    <w:rsid w:val="00DB017A"/>
    <w:rsid w:val="00DB0987"/>
    <w:rsid w:val="00DB1D10"/>
    <w:rsid w:val="00DB2B1F"/>
    <w:rsid w:val="00DB39F9"/>
    <w:rsid w:val="00DB4EBD"/>
    <w:rsid w:val="00DB4F60"/>
    <w:rsid w:val="00DB501A"/>
    <w:rsid w:val="00DB5E2B"/>
    <w:rsid w:val="00DB7C90"/>
    <w:rsid w:val="00DB7F55"/>
    <w:rsid w:val="00DC10EA"/>
    <w:rsid w:val="00DC17D9"/>
    <w:rsid w:val="00DC1E26"/>
    <w:rsid w:val="00DC1EE1"/>
    <w:rsid w:val="00DC28EF"/>
    <w:rsid w:val="00DC417F"/>
    <w:rsid w:val="00DC4943"/>
    <w:rsid w:val="00DC5236"/>
    <w:rsid w:val="00DD0A38"/>
    <w:rsid w:val="00DD0BD9"/>
    <w:rsid w:val="00DD2E5D"/>
    <w:rsid w:val="00DD2F91"/>
    <w:rsid w:val="00DD33C4"/>
    <w:rsid w:val="00DD46BF"/>
    <w:rsid w:val="00DD55BC"/>
    <w:rsid w:val="00DD6113"/>
    <w:rsid w:val="00DE0455"/>
    <w:rsid w:val="00DE282A"/>
    <w:rsid w:val="00DE2B4B"/>
    <w:rsid w:val="00DE2ED7"/>
    <w:rsid w:val="00DE3632"/>
    <w:rsid w:val="00DE4337"/>
    <w:rsid w:val="00DE459A"/>
    <w:rsid w:val="00DE556B"/>
    <w:rsid w:val="00DE5A00"/>
    <w:rsid w:val="00DE6312"/>
    <w:rsid w:val="00DE709C"/>
    <w:rsid w:val="00DE76D0"/>
    <w:rsid w:val="00DF0636"/>
    <w:rsid w:val="00DF0B05"/>
    <w:rsid w:val="00DF1778"/>
    <w:rsid w:val="00DF2242"/>
    <w:rsid w:val="00DF38ED"/>
    <w:rsid w:val="00DF3D04"/>
    <w:rsid w:val="00DF4467"/>
    <w:rsid w:val="00DF4E46"/>
    <w:rsid w:val="00DF523A"/>
    <w:rsid w:val="00DF599A"/>
    <w:rsid w:val="00DF5FFB"/>
    <w:rsid w:val="00DF767F"/>
    <w:rsid w:val="00E00269"/>
    <w:rsid w:val="00E01C47"/>
    <w:rsid w:val="00E01CE0"/>
    <w:rsid w:val="00E02455"/>
    <w:rsid w:val="00E02CBC"/>
    <w:rsid w:val="00E0366B"/>
    <w:rsid w:val="00E03DAC"/>
    <w:rsid w:val="00E03E83"/>
    <w:rsid w:val="00E043C9"/>
    <w:rsid w:val="00E05380"/>
    <w:rsid w:val="00E05390"/>
    <w:rsid w:val="00E05ADB"/>
    <w:rsid w:val="00E060E3"/>
    <w:rsid w:val="00E071B9"/>
    <w:rsid w:val="00E0742D"/>
    <w:rsid w:val="00E07B1C"/>
    <w:rsid w:val="00E07BA7"/>
    <w:rsid w:val="00E10E90"/>
    <w:rsid w:val="00E11B0B"/>
    <w:rsid w:val="00E128F6"/>
    <w:rsid w:val="00E12D76"/>
    <w:rsid w:val="00E13DA0"/>
    <w:rsid w:val="00E14987"/>
    <w:rsid w:val="00E14BE6"/>
    <w:rsid w:val="00E14F39"/>
    <w:rsid w:val="00E16029"/>
    <w:rsid w:val="00E1632C"/>
    <w:rsid w:val="00E16CE4"/>
    <w:rsid w:val="00E17335"/>
    <w:rsid w:val="00E174FC"/>
    <w:rsid w:val="00E201C3"/>
    <w:rsid w:val="00E2032D"/>
    <w:rsid w:val="00E20EC7"/>
    <w:rsid w:val="00E21A09"/>
    <w:rsid w:val="00E2208F"/>
    <w:rsid w:val="00E22404"/>
    <w:rsid w:val="00E228EB"/>
    <w:rsid w:val="00E22C23"/>
    <w:rsid w:val="00E22F9D"/>
    <w:rsid w:val="00E23267"/>
    <w:rsid w:val="00E23424"/>
    <w:rsid w:val="00E25F4B"/>
    <w:rsid w:val="00E266FF"/>
    <w:rsid w:val="00E27273"/>
    <w:rsid w:val="00E27724"/>
    <w:rsid w:val="00E27B40"/>
    <w:rsid w:val="00E32892"/>
    <w:rsid w:val="00E32FF0"/>
    <w:rsid w:val="00E33E56"/>
    <w:rsid w:val="00E350B2"/>
    <w:rsid w:val="00E35FEA"/>
    <w:rsid w:val="00E3629A"/>
    <w:rsid w:val="00E370E8"/>
    <w:rsid w:val="00E37D45"/>
    <w:rsid w:val="00E37FEE"/>
    <w:rsid w:val="00E40A25"/>
    <w:rsid w:val="00E41037"/>
    <w:rsid w:val="00E41DB5"/>
    <w:rsid w:val="00E42B5B"/>
    <w:rsid w:val="00E43041"/>
    <w:rsid w:val="00E43269"/>
    <w:rsid w:val="00E4495D"/>
    <w:rsid w:val="00E4495E"/>
    <w:rsid w:val="00E4701E"/>
    <w:rsid w:val="00E470D2"/>
    <w:rsid w:val="00E477BD"/>
    <w:rsid w:val="00E4783A"/>
    <w:rsid w:val="00E5004F"/>
    <w:rsid w:val="00E536E5"/>
    <w:rsid w:val="00E53FF5"/>
    <w:rsid w:val="00E54A67"/>
    <w:rsid w:val="00E54DE1"/>
    <w:rsid w:val="00E55CF1"/>
    <w:rsid w:val="00E55F35"/>
    <w:rsid w:val="00E57CB9"/>
    <w:rsid w:val="00E611E5"/>
    <w:rsid w:val="00E611FF"/>
    <w:rsid w:val="00E6120D"/>
    <w:rsid w:val="00E6194C"/>
    <w:rsid w:val="00E61D26"/>
    <w:rsid w:val="00E64543"/>
    <w:rsid w:val="00E70E67"/>
    <w:rsid w:val="00E7139C"/>
    <w:rsid w:val="00E713C4"/>
    <w:rsid w:val="00E71508"/>
    <w:rsid w:val="00E7418C"/>
    <w:rsid w:val="00E756E7"/>
    <w:rsid w:val="00E75941"/>
    <w:rsid w:val="00E75B0F"/>
    <w:rsid w:val="00E760D8"/>
    <w:rsid w:val="00E772C3"/>
    <w:rsid w:val="00E774C1"/>
    <w:rsid w:val="00E77CD0"/>
    <w:rsid w:val="00E77F34"/>
    <w:rsid w:val="00E8045E"/>
    <w:rsid w:val="00E81D0B"/>
    <w:rsid w:val="00E81E8D"/>
    <w:rsid w:val="00E82B79"/>
    <w:rsid w:val="00E82C81"/>
    <w:rsid w:val="00E835CD"/>
    <w:rsid w:val="00E85126"/>
    <w:rsid w:val="00E868C0"/>
    <w:rsid w:val="00E86B9D"/>
    <w:rsid w:val="00E86FB8"/>
    <w:rsid w:val="00E8767F"/>
    <w:rsid w:val="00E876F1"/>
    <w:rsid w:val="00E87BF7"/>
    <w:rsid w:val="00E90E4A"/>
    <w:rsid w:val="00E92D21"/>
    <w:rsid w:val="00E9476B"/>
    <w:rsid w:val="00E94E18"/>
    <w:rsid w:val="00E95395"/>
    <w:rsid w:val="00E95625"/>
    <w:rsid w:val="00EA0722"/>
    <w:rsid w:val="00EA09EC"/>
    <w:rsid w:val="00EA0C34"/>
    <w:rsid w:val="00EA2195"/>
    <w:rsid w:val="00EA2E4D"/>
    <w:rsid w:val="00EA3E5D"/>
    <w:rsid w:val="00EA3E86"/>
    <w:rsid w:val="00EA41BD"/>
    <w:rsid w:val="00EA54DC"/>
    <w:rsid w:val="00EA5C75"/>
    <w:rsid w:val="00EA5F30"/>
    <w:rsid w:val="00EA610E"/>
    <w:rsid w:val="00EA628D"/>
    <w:rsid w:val="00EB05C6"/>
    <w:rsid w:val="00EB0FA4"/>
    <w:rsid w:val="00EB15E4"/>
    <w:rsid w:val="00EB1612"/>
    <w:rsid w:val="00EB432C"/>
    <w:rsid w:val="00EB456D"/>
    <w:rsid w:val="00EB46DB"/>
    <w:rsid w:val="00EB4C25"/>
    <w:rsid w:val="00EB62FA"/>
    <w:rsid w:val="00EB6B51"/>
    <w:rsid w:val="00EB6FE7"/>
    <w:rsid w:val="00EB7126"/>
    <w:rsid w:val="00EB75F9"/>
    <w:rsid w:val="00EC0BCE"/>
    <w:rsid w:val="00EC0D3E"/>
    <w:rsid w:val="00EC1642"/>
    <w:rsid w:val="00EC1B5F"/>
    <w:rsid w:val="00EC1DD8"/>
    <w:rsid w:val="00EC50BC"/>
    <w:rsid w:val="00EC68D1"/>
    <w:rsid w:val="00EC6BA8"/>
    <w:rsid w:val="00EC6E3F"/>
    <w:rsid w:val="00ED1257"/>
    <w:rsid w:val="00ED1432"/>
    <w:rsid w:val="00ED20C7"/>
    <w:rsid w:val="00ED2AC5"/>
    <w:rsid w:val="00ED40F8"/>
    <w:rsid w:val="00ED41DD"/>
    <w:rsid w:val="00ED4E7D"/>
    <w:rsid w:val="00ED52AE"/>
    <w:rsid w:val="00ED564A"/>
    <w:rsid w:val="00ED591E"/>
    <w:rsid w:val="00ED6197"/>
    <w:rsid w:val="00ED67F9"/>
    <w:rsid w:val="00ED6D58"/>
    <w:rsid w:val="00ED78B7"/>
    <w:rsid w:val="00EE2B3C"/>
    <w:rsid w:val="00EE362E"/>
    <w:rsid w:val="00EE43DC"/>
    <w:rsid w:val="00EE493B"/>
    <w:rsid w:val="00EE5551"/>
    <w:rsid w:val="00EE621E"/>
    <w:rsid w:val="00EE6AE2"/>
    <w:rsid w:val="00EE742E"/>
    <w:rsid w:val="00EE76E6"/>
    <w:rsid w:val="00EF08EE"/>
    <w:rsid w:val="00EF0CE7"/>
    <w:rsid w:val="00EF10A5"/>
    <w:rsid w:val="00EF1589"/>
    <w:rsid w:val="00EF15AE"/>
    <w:rsid w:val="00EF1F13"/>
    <w:rsid w:val="00EF2540"/>
    <w:rsid w:val="00EF263E"/>
    <w:rsid w:val="00EF45EC"/>
    <w:rsid w:val="00EF549B"/>
    <w:rsid w:val="00EF5E2F"/>
    <w:rsid w:val="00EF76B3"/>
    <w:rsid w:val="00EF7D68"/>
    <w:rsid w:val="00EF7E67"/>
    <w:rsid w:val="00F00E2A"/>
    <w:rsid w:val="00F00F72"/>
    <w:rsid w:val="00F00FBF"/>
    <w:rsid w:val="00F01DE1"/>
    <w:rsid w:val="00F022E4"/>
    <w:rsid w:val="00F03948"/>
    <w:rsid w:val="00F04360"/>
    <w:rsid w:val="00F049EE"/>
    <w:rsid w:val="00F056CD"/>
    <w:rsid w:val="00F066E2"/>
    <w:rsid w:val="00F070D7"/>
    <w:rsid w:val="00F074A4"/>
    <w:rsid w:val="00F07C4C"/>
    <w:rsid w:val="00F106B8"/>
    <w:rsid w:val="00F10E37"/>
    <w:rsid w:val="00F119D3"/>
    <w:rsid w:val="00F12E4A"/>
    <w:rsid w:val="00F152A1"/>
    <w:rsid w:val="00F20F11"/>
    <w:rsid w:val="00F21382"/>
    <w:rsid w:val="00F21642"/>
    <w:rsid w:val="00F21EFC"/>
    <w:rsid w:val="00F220D9"/>
    <w:rsid w:val="00F22C54"/>
    <w:rsid w:val="00F2365C"/>
    <w:rsid w:val="00F23C24"/>
    <w:rsid w:val="00F245AB"/>
    <w:rsid w:val="00F24784"/>
    <w:rsid w:val="00F24ACB"/>
    <w:rsid w:val="00F24B59"/>
    <w:rsid w:val="00F24BA1"/>
    <w:rsid w:val="00F25B7D"/>
    <w:rsid w:val="00F25D5C"/>
    <w:rsid w:val="00F25EA0"/>
    <w:rsid w:val="00F2644D"/>
    <w:rsid w:val="00F26571"/>
    <w:rsid w:val="00F2688F"/>
    <w:rsid w:val="00F27470"/>
    <w:rsid w:val="00F3101B"/>
    <w:rsid w:val="00F32708"/>
    <w:rsid w:val="00F3271F"/>
    <w:rsid w:val="00F32821"/>
    <w:rsid w:val="00F32AB4"/>
    <w:rsid w:val="00F33253"/>
    <w:rsid w:val="00F363BA"/>
    <w:rsid w:val="00F3724C"/>
    <w:rsid w:val="00F37268"/>
    <w:rsid w:val="00F37DBE"/>
    <w:rsid w:val="00F41C34"/>
    <w:rsid w:val="00F427AC"/>
    <w:rsid w:val="00F429E1"/>
    <w:rsid w:val="00F443C8"/>
    <w:rsid w:val="00F452B4"/>
    <w:rsid w:val="00F452BF"/>
    <w:rsid w:val="00F45D50"/>
    <w:rsid w:val="00F47FE9"/>
    <w:rsid w:val="00F5059C"/>
    <w:rsid w:val="00F51CAB"/>
    <w:rsid w:val="00F52A77"/>
    <w:rsid w:val="00F530D6"/>
    <w:rsid w:val="00F53FE7"/>
    <w:rsid w:val="00F54044"/>
    <w:rsid w:val="00F5469E"/>
    <w:rsid w:val="00F54DD0"/>
    <w:rsid w:val="00F568FF"/>
    <w:rsid w:val="00F60F68"/>
    <w:rsid w:val="00F6192B"/>
    <w:rsid w:val="00F62EDD"/>
    <w:rsid w:val="00F62F74"/>
    <w:rsid w:val="00F630C0"/>
    <w:rsid w:val="00F63DF6"/>
    <w:rsid w:val="00F643C2"/>
    <w:rsid w:val="00F6441B"/>
    <w:rsid w:val="00F64DC4"/>
    <w:rsid w:val="00F65073"/>
    <w:rsid w:val="00F65847"/>
    <w:rsid w:val="00F65D93"/>
    <w:rsid w:val="00F664C4"/>
    <w:rsid w:val="00F66AE3"/>
    <w:rsid w:val="00F70BD9"/>
    <w:rsid w:val="00F71161"/>
    <w:rsid w:val="00F7186D"/>
    <w:rsid w:val="00F71D52"/>
    <w:rsid w:val="00F71F45"/>
    <w:rsid w:val="00F7247F"/>
    <w:rsid w:val="00F72E0D"/>
    <w:rsid w:val="00F73177"/>
    <w:rsid w:val="00F742AB"/>
    <w:rsid w:val="00F74EE1"/>
    <w:rsid w:val="00F75C3F"/>
    <w:rsid w:val="00F75DBD"/>
    <w:rsid w:val="00F76A50"/>
    <w:rsid w:val="00F77152"/>
    <w:rsid w:val="00F7776C"/>
    <w:rsid w:val="00F813C3"/>
    <w:rsid w:val="00F8149F"/>
    <w:rsid w:val="00F81856"/>
    <w:rsid w:val="00F846DA"/>
    <w:rsid w:val="00F849B8"/>
    <w:rsid w:val="00F85594"/>
    <w:rsid w:val="00F85ECC"/>
    <w:rsid w:val="00F864F1"/>
    <w:rsid w:val="00F86D36"/>
    <w:rsid w:val="00F86F4A"/>
    <w:rsid w:val="00F87E93"/>
    <w:rsid w:val="00F906D9"/>
    <w:rsid w:val="00F9099B"/>
    <w:rsid w:val="00F90FAB"/>
    <w:rsid w:val="00F90FC7"/>
    <w:rsid w:val="00F90FF2"/>
    <w:rsid w:val="00F911AB"/>
    <w:rsid w:val="00F931E6"/>
    <w:rsid w:val="00F93BDD"/>
    <w:rsid w:val="00F9495A"/>
    <w:rsid w:val="00F95603"/>
    <w:rsid w:val="00F96555"/>
    <w:rsid w:val="00F96D36"/>
    <w:rsid w:val="00F97574"/>
    <w:rsid w:val="00FA03C4"/>
    <w:rsid w:val="00FA1F63"/>
    <w:rsid w:val="00FA21C5"/>
    <w:rsid w:val="00FA33DE"/>
    <w:rsid w:val="00FA376E"/>
    <w:rsid w:val="00FA4102"/>
    <w:rsid w:val="00FA4288"/>
    <w:rsid w:val="00FA5BB1"/>
    <w:rsid w:val="00FA5F02"/>
    <w:rsid w:val="00FA6353"/>
    <w:rsid w:val="00FA63BA"/>
    <w:rsid w:val="00FA68A8"/>
    <w:rsid w:val="00FA6D0B"/>
    <w:rsid w:val="00FA6F27"/>
    <w:rsid w:val="00FA6FAE"/>
    <w:rsid w:val="00FB0600"/>
    <w:rsid w:val="00FB085D"/>
    <w:rsid w:val="00FB304D"/>
    <w:rsid w:val="00FB3141"/>
    <w:rsid w:val="00FB706C"/>
    <w:rsid w:val="00FB7588"/>
    <w:rsid w:val="00FC0B52"/>
    <w:rsid w:val="00FC20E4"/>
    <w:rsid w:val="00FC2897"/>
    <w:rsid w:val="00FC2995"/>
    <w:rsid w:val="00FC2ABE"/>
    <w:rsid w:val="00FC2F1F"/>
    <w:rsid w:val="00FC39B0"/>
    <w:rsid w:val="00FC4772"/>
    <w:rsid w:val="00FC4C78"/>
    <w:rsid w:val="00FC5457"/>
    <w:rsid w:val="00FC55DF"/>
    <w:rsid w:val="00FC6F3D"/>
    <w:rsid w:val="00FC7314"/>
    <w:rsid w:val="00FC73F8"/>
    <w:rsid w:val="00FC7646"/>
    <w:rsid w:val="00FC7AB6"/>
    <w:rsid w:val="00FD0BB6"/>
    <w:rsid w:val="00FD230A"/>
    <w:rsid w:val="00FD28D2"/>
    <w:rsid w:val="00FD2E46"/>
    <w:rsid w:val="00FD3CD4"/>
    <w:rsid w:val="00FD3FF0"/>
    <w:rsid w:val="00FD40C1"/>
    <w:rsid w:val="00FD4A86"/>
    <w:rsid w:val="00FD5C77"/>
    <w:rsid w:val="00FD73C4"/>
    <w:rsid w:val="00FD7CD1"/>
    <w:rsid w:val="00FE0121"/>
    <w:rsid w:val="00FE1599"/>
    <w:rsid w:val="00FE1C08"/>
    <w:rsid w:val="00FE2A65"/>
    <w:rsid w:val="00FE3121"/>
    <w:rsid w:val="00FE392B"/>
    <w:rsid w:val="00FE4592"/>
    <w:rsid w:val="00FE4AFC"/>
    <w:rsid w:val="00FE5034"/>
    <w:rsid w:val="00FE5146"/>
    <w:rsid w:val="00FE6DB4"/>
    <w:rsid w:val="00FE6E29"/>
    <w:rsid w:val="00FE6EFE"/>
    <w:rsid w:val="00FE721D"/>
    <w:rsid w:val="00FE72CD"/>
    <w:rsid w:val="00FE7ABE"/>
    <w:rsid w:val="00FF0189"/>
    <w:rsid w:val="00FF09DF"/>
    <w:rsid w:val="00FF0A58"/>
    <w:rsid w:val="00FF1102"/>
    <w:rsid w:val="00FF16F1"/>
    <w:rsid w:val="00FF1775"/>
    <w:rsid w:val="00FF2343"/>
    <w:rsid w:val="00FF3F8C"/>
    <w:rsid w:val="00FF4E17"/>
    <w:rsid w:val="00FF51E4"/>
    <w:rsid w:val="00FF5C26"/>
    <w:rsid w:val="00FF6D32"/>
    <w:rsid w:val="00FF6EF7"/>
    <w:rsid w:val="00FF6FDE"/>
    <w:rsid w:val="00FF76CF"/>
    <w:rsid w:val="00FF77FD"/>
    <w:rsid w:val="00FF7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99480"/>
  <w15:docId w15:val="{FA1B929D-12AD-4DF3-B045-D90B4593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540D"/>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tabs>
        <w:tab w:val="clear" w:pos="720"/>
        <w:tab w:val="num" w:pos="360"/>
      </w:tabs>
      <w:ind w:right="0"/>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uiPriority w:val="99"/>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paragraph" w:customStyle="1" w:styleId="align-justify">
    <w:name w:val="align-justify"/>
    <w:basedOn w:val="Navaden"/>
    <w:rsid w:val="002C76A4"/>
    <w:pPr>
      <w:spacing w:before="100" w:beforeAutospacing="1" w:after="100" w:afterAutospacing="1"/>
      <w:jc w:val="left"/>
    </w:pPr>
    <w:rPr>
      <w:rFonts w:ascii="Times New Roman" w:hAnsi="Times New Roman"/>
      <w:kern w:val="0"/>
      <w:sz w:val="24"/>
      <w:szCs w:val="24"/>
    </w:rPr>
  </w:style>
  <w:style w:type="paragraph" w:customStyle="1" w:styleId="tekst1">
    <w:name w:val="tekst1"/>
    <w:basedOn w:val="Navaden"/>
    <w:rsid w:val="00601E77"/>
    <w:pPr>
      <w:spacing w:before="120" w:line="264" w:lineRule="atLeast"/>
    </w:pPr>
    <w:rPr>
      <w:rFonts w:ascii="Arial" w:hAnsi="Arial"/>
      <w:kern w:val="0"/>
      <w:sz w:val="22"/>
    </w:rPr>
  </w:style>
  <w:style w:type="paragraph" w:customStyle="1" w:styleId="Standard">
    <w:name w:val="Standard"/>
    <w:rsid w:val="00457EF2"/>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Naslov2Znak">
    <w:name w:val="Naslov 2 Znak"/>
    <w:basedOn w:val="Privzetapisavaodstavka"/>
    <w:link w:val="Naslov2"/>
    <w:rsid w:val="00F643C2"/>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F643C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F64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643C2"/>
    <w:pPr>
      <w:widowControl w:val="0"/>
      <w:autoSpaceDE w:val="0"/>
      <w:autoSpaceDN w:val="0"/>
      <w:ind w:left="103"/>
      <w:jc w:val="left"/>
    </w:pPr>
    <w:rPr>
      <w:rFonts w:ascii="Arial" w:eastAsia="Arial" w:hAnsi="Arial" w:cs="Arial"/>
      <w:kern w:val="0"/>
      <w:sz w:val="22"/>
      <w:szCs w:val="22"/>
      <w:lang w:val="en-US" w:eastAsia="en-US"/>
    </w:rPr>
  </w:style>
  <w:style w:type="character" w:styleId="Krepko">
    <w:name w:val="Strong"/>
    <w:basedOn w:val="Privzetapisavaodstavka"/>
    <w:qFormat/>
    <w:rsid w:val="00330F91"/>
    <w:rPr>
      <w:b/>
      <w:bCs/>
    </w:rPr>
  </w:style>
  <w:style w:type="paragraph" w:customStyle="1" w:styleId="rkovnatokazaodstavkom1">
    <w:name w:val="rkovnatokazaodstavkom1"/>
    <w:basedOn w:val="Navaden"/>
    <w:rsid w:val="009D74E5"/>
    <w:pPr>
      <w:ind w:left="425" w:hanging="425"/>
    </w:pPr>
    <w:rPr>
      <w:rFonts w:ascii="Arial" w:hAnsi="Arial" w:cs="Arial"/>
      <w:kern w:val="0"/>
      <w:sz w:val="22"/>
      <w:szCs w:val="22"/>
    </w:rPr>
  </w:style>
  <w:style w:type="table" w:customStyle="1" w:styleId="TableGridPHPDOCX">
    <w:name w:val="Table Grid PHPDOCX"/>
    <w:uiPriority w:val="59"/>
    <w:rsid w:val="0018529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semiHidden/>
    <w:unhideWhenUsed/>
    <w:rsid w:val="00FA21C5"/>
    <w:rPr>
      <w:sz w:val="16"/>
      <w:szCs w:val="16"/>
    </w:rPr>
  </w:style>
  <w:style w:type="paragraph" w:styleId="Zadevapripombe">
    <w:name w:val="annotation subject"/>
    <w:basedOn w:val="Pripombabesedilo"/>
    <w:next w:val="Pripombabesedilo"/>
    <w:link w:val="ZadevapripombeZnak"/>
    <w:semiHidden/>
    <w:unhideWhenUsed/>
    <w:rsid w:val="00FA21C5"/>
    <w:pPr>
      <w:jc w:val="both"/>
    </w:pPr>
    <w:rPr>
      <w:rFonts w:ascii="Garamond" w:hAnsi="Garamond"/>
      <w:b/>
      <w:bCs/>
      <w:kern w:val="18"/>
      <w:lang w:eastAsia="sl-SI"/>
    </w:rPr>
  </w:style>
  <w:style w:type="character" w:customStyle="1" w:styleId="ZadevapripombeZnak">
    <w:name w:val="Zadeva pripombe Znak"/>
    <w:basedOn w:val="PripombabesediloZnak"/>
    <w:link w:val="Zadevapripombe"/>
    <w:semiHidden/>
    <w:rsid w:val="00FA21C5"/>
    <w:rPr>
      <w:rFonts w:ascii="Garamond" w:hAnsi="Garamond"/>
      <w:b/>
      <w:bCs/>
      <w:kern w:val="18"/>
      <w:lang w:eastAsia="en-US"/>
    </w:rPr>
  </w:style>
  <w:style w:type="paragraph" w:customStyle="1" w:styleId="odstavek">
    <w:name w:val="odstavek"/>
    <w:basedOn w:val="Navaden"/>
    <w:rsid w:val="00A760F9"/>
    <w:pPr>
      <w:spacing w:before="100" w:beforeAutospacing="1" w:after="100" w:afterAutospacing="1"/>
      <w:jc w:val="left"/>
    </w:pPr>
    <w:rPr>
      <w:rFonts w:ascii="Times New Roman" w:hAnsi="Times New Roman"/>
      <w:kern w:val="0"/>
      <w:sz w:val="24"/>
      <w:szCs w:val="24"/>
    </w:rPr>
  </w:style>
  <w:style w:type="paragraph" w:customStyle="1" w:styleId="tevilnatoka">
    <w:name w:val="tevilnatoka"/>
    <w:basedOn w:val="Navaden"/>
    <w:rsid w:val="00A760F9"/>
    <w:pPr>
      <w:spacing w:before="100" w:beforeAutospacing="1" w:after="100" w:afterAutospacing="1"/>
      <w:jc w:val="left"/>
    </w:pPr>
    <w:rPr>
      <w:rFonts w:ascii="Times New Roman" w:hAnsi="Times New Roman"/>
      <w:kern w:val="0"/>
      <w:sz w:val="24"/>
      <w:szCs w:val="24"/>
    </w:rPr>
  </w:style>
  <w:style w:type="paragraph" w:styleId="Podnaslov">
    <w:name w:val="Subtitle"/>
    <w:basedOn w:val="Navaden"/>
    <w:next w:val="Telobesedila"/>
    <w:link w:val="PodnaslovZnak"/>
    <w:qFormat/>
    <w:rsid w:val="006914E7"/>
    <w:pPr>
      <w:keepNext/>
      <w:widowControl w:val="0"/>
      <w:suppressAutoHyphens/>
      <w:spacing w:before="240" w:after="120"/>
      <w:jc w:val="center"/>
    </w:pPr>
    <w:rPr>
      <w:rFonts w:ascii="Arial" w:eastAsia="Arial Unicode MS" w:hAnsi="Arial"/>
      <w:i/>
      <w:iCs/>
      <w:kern w:val="0"/>
      <w:sz w:val="28"/>
      <w:szCs w:val="28"/>
      <w:lang w:val="en-US" w:eastAsia="ar-SA"/>
    </w:rPr>
  </w:style>
  <w:style w:type="character" w:customStyle="1" w:styleId="PodnaslovZnak">
    <w:name w:val="Podnaslov Znak"/>
    <w:basedOn w:val="Privzetapisavaodstavka"/>
    <w:link w:val="Podnaslov"/>
    <w:rsid w:val="006914E7"/>
    <w:rPr>
      <w:rFonts w:ascii="Arial" w:eastAsia="Arial Unicode MS" w:hAnsi="Arial"/>
      <w:i/>
      <w:iCs/>
      <w:sz w:val="28"/>
      <w:szCs w:val="28"/>
      <w:lang w:val="en-US" w:eastAsia="ar-SA"/>
    </w:rPr>
  </w:style>
  <w:style w:type="character" w:customStyle="1" w:styleId="Bodytext">
    <w:name w:val="Body text_"/>
    <w:basedOn w:val="Privzetapisavaodstavka"/>
    <w:link w:val="Telobesedila1"/>
    <w:uiPriority w:val="99"/>
    <w:rsid w:val="00570EA7"/>
    <w:rPr>
      <w:sz w:val="17"/>
      <w:szCs w:val="17"/>
      <w:shd w:val="clear" w:color="auto" w:fill="FFFFFF"/>
    </w:rPr>
  </w:style>
  <w:style w:type="paragraph" w:customStyle="1" w:styleId="Telobesedila1">
    <w:name w:val="Telo besedila1"/>
    <w:basedOn w:val="Navaden"/>
    <w:link w:val="Bodytext"/>
    <w:uiPriority w:val="99"/>
    <w:rsid w:val="00570EA7"/>
    <w:pPr>
      <w:shd w:val="clear" w:color="auto" w:fill="FFFFFF"/>
      <w:spacing w:before="420" w:line="821" w:lineRule="exact"/>
      <w:ind w:hanging="400"/>
      <w:jc w:val="left"/>
    </w:pPr>
    <w:rPr>
      <w:rFonts w:ascii="Times New Roman" w:hAnsi="Times New Roman"/>
      <w:kern w:val="0"/>
      <w:sz w:val="17"/>
      <w:szCs w:val="17"/>
    </w:rPr>
  </w:style>
  <w:style w:type="character" w:customStyle="1" w:styleId="Bodytext7NotBold1">
    <w:name w:val="Body text (7) + Not Bold1"/>
    <w:basedOn w:val="Bodytext7"/>
    <w:uiPriority w:val="99"/>
    <w:rsid w:val="008961CF"/>
    <w:rPr>
      <w:rFonts w:ascii="Trebuchet MS" w:hAnsi="Trebuchet MS" w:cs="Trebuchet MS"/>
      <w:b/>
      <w:bCs/>
      <w:spacing w:val="0"/>
      <w:sz w:val="23"/>
      <w:szCs w:val="23"/>
      <w:shd w:val="clear" w:color="auto" w:fill="FFFFFF"/>
    </w:rPr>
  </w:style>
  <w:style w:type="character" w:styleId="Nerazreenaomemba">
    <w:name w:val="Unresolved Mention"/>
    <w:basedOn w:val="Privzetapisavaodstavka"/>
    <w:uiPriority w:val="99"/>
    <w:semiHidden/>
    <w:unhideWhenUsed/>
    <w:rsid w:val="008D7396"/>
    <w:rPr>
      <w:color w:val="605E5C"/>
      <w:shd w:val="clear" w:color="auto" w:fill="E1DFDD"/>
    </w:rPr>
  </w:style>
  <w:style w:type="paragraph" w:styleId="Sprotnaopomba-besedilo">
    <w:name w:val="footnote text"/>
    <w:basedOn w:val="Navaden"/>
    <w:link w:val="Sprotnaopomba-besediloZnak"/>
    <w:semiHidden/>
    <w:unhideWhenUsed/>
    <w:rsid w:val="00BD453B"/>
  </w:style>
  <w:style w:type="character" w:customStyle="1" w:styleId="Sprotnaopomba-besediloZnak">
    <w:name w:val="Sprotna opomba - besedilo Znak"/>
    <w:basedOn w:val="Privzetapisavaodstavka"/>
    <w:link w:val="Sprotnaopomba-besedilo"/>
    <w:semiHidden/>
    <w:rsid w:val="00BD453B"/>
    <w:rPr>
      <w:rFonts w:ascii="Garamond" w:hAnsi="Garamond"/>
      <w:kern w:val="18"/>
    </w:rPr>
  </w:style>
  <w:style w:type="character" w:styleId="Sprotnaopomba-sklic">
    <w:name w:val="footnote reference"/>
    <w:basedOn w:val="Privzetapisavaodstavka"/>
    <w:semiHidden/>
    <w:unhideWhenUsed/>
    <w:rsid w:val="00BD4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362">
      <w:bodyDiv w:val="1"/>
      <w:marLeft w:val="0"/>
      <w:marRight w:val="0"/>
      <w:marTop w:val="0"/>
      <w:marBottom w:val="0"/>
      <w:divBdr>
        <w:top w:val="none" w:sz="0" w:space="0" w:color="auto"/>
        <w:left w:val="none" w:sz="0" w:space="0" w:color="auto"/>
        <w:bottom w:val="none" w:sz="0" w:space="0" w:color="auto"/>
        <w:right w:val="none" w:sz="0" w:space="0" w:color="auto"/>
      </w:divBdr>
    </w:div>
    <w:div w:id="48649591">
      <w:bodyDiv w:val="1"/>
      <w:marLeft w:val="0"/>
      <w:marRight w:val="0"/>
      <w:marTop w:val="0"/>
      <w:marBottom w:val="0"/>
      <w:divBdr>
        <w:top w:val="none" w:sz="0" w:space="0" w:color="auto"/>
        <w:left w:val="none" w:sz="0" w:space="0" w:color="auto"/>
        <w:bottom w:val="none" w:sz="0" w:space="0" w:color="auto"/>
        <w:right w:val="none" w:sz="0" w:space="0" w:color="auto"/>
      </w:divBdr>
    </w:div>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75218380">
      <w:bodyDiv w:val="1"/>
      <w:marLeft w:val="0"/>
      <w:marRight w:val="0"/>
      <w:marTop w:val="0"/>
      <w:marBottom w:val="0"/>
      <w:divBdr>
        <w:top w:val="none" w:sz="0" w:space="0" w:color="auto"/>
        <w:left w:val="none" w:sz="0" w:space="0" w:color="auto"/>
        <w:bottom w:val="none" w:sz="0" w:space="0" w:color="auto"/>
        <w:right w:val="none" w:sz="0" w:space="0" w:color="auto"/>
      </w:divBdr>
    </w:div>
    <w:div w:id="285816484">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792674672">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887252023">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205142079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814374405">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50420669">
          <w:marLeft w:val="0"/>
          <w:marRight w:val="0"/>
          <w:marTop w:val="0"/>
          <w:marBottom w:val="0"/>
          <w:divBdr>
            <w:top w:val="none" w:sz="0" w:space="0" w:color="auto"/>
            <w:left w:val="none" w:sz="0" w:space="0" w:color="auto"/>
            <w:bottom w:val="none" w:sz="0" w:space="0" w:color="auto"/>
            <w:right w:val="none" w:sz="0" w:space="0" w:color="auto"/>
          </w:divBdr>
        </w:div>
        <w:div w:id="478811037">
          <w:marLeft w:val="0"/>
          <w:marRight w:val="0"/>
          <w:marTop w:val="0"/>
          <w:marBottom w:val="0"/>
          <w:divBdr>
            <w:top w:val="none" w:sz="0" w:space="0" w:color="auto"/>
            <w:left w:val="none" w:sz="0" w:space="0" w:color="auto"/>
            <w:bottom w:val="none" w:sz="0" w:space="0" w:color="auto"/>
            <w:right w:val="none" w:sz="0" w:space="0" w:color="auto"/>
          </w:divBdr>
        </w:div>
        <w:div w:id="37511902">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718241817">
          <w:marLeft w:val="0"/>
          <w:marRight w:val="0"/>
          <w:marTop w:val="0"/>
          <w:marBottom w:val="0"/>
          <w:divBdr>
            <w:top w:val="none" w:sz="0" w:space="0" w:color="auto"/>
            <w:left w:val="none" w:sz="0" w:space="0" w:color="auto"/>
            <w:bottom w:val="none" w:sz="0" w:space="0" w:color="auto"/>
            <w:right w:val="none" w:sz="0" w:space="0" w:color="auto"/>
          </w:divBdr>
        </w:div>
        <w:div w:id="1353729188">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3275261">
      <w:bodyDiv w:val="1"/>
      <w:marLeft w:val="0"/>
      <w:marRight w:val="0"/>
      <w:marTop w:val="0"/>
      <w:marBottom w:val="0"/>
      <w:divBdr>
        <w:top w:val="none" w:sz="0" w:space="0" w:color="auto"/>
        <w:left w:val="none" w:sz="0" w:space="0" w:color="auto"/>
        <w:bottom w:val="none" w:sz="0" w:space="0" w:color="auto"/>
        <w:right w:val="none" w:sz="0" w:space="0" w:color="auto"/>
      </w:divBdr>
    </w:div>
    <w:div w:id="1320311071">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472333467">
      <w:bodyDiv w:val="1"/>
      <w:marLeft w:val="0"/>
      <w:marRight w:val="0"/>
      <w:marTop w:val="0"/>
      <w:marBottom w:val="0"/>
      <w:divBdr>
        <w:top w:val="none" w:sz="0" w:space="0" w:color="auto"/>
        <w:left w:val="none" w:sz="0" w:space="0" w:color="auto"/>
        <w:bottom w:val="none" w:sz="0" w:space="0" w:color="auto"/>
        <w:right w:val="none" w:sz="0" w:space="0" w:color="auto"/>
      </w:divBdr>
    </w:div>
    <w:div w:id="1487934773">
      <w:bodyDiv w:val="1"/>
      <w:marLeft w:val="0"/>
      <w:marRight w:val="0"/>
      <w:marTop w:val="0"/>
      <w:marBottom w:val="0"/>
      <w:divBdr>
        <w:top w:val="none" w:sz="0" w:space="0" w:color="auto"/>
        <w:left w:val="none" w:sz="0" w:space="0" w:color="auto"/>
        <w:bottom w:val="none" w:sz="0" w:space="0" w:color="auto"/>
        <w:right w:val="none" w:sz="0" w:space="0" w:color="auto"/>
      </w:divBdr>
    </w:div>
    <w:div w:id="1509295733">
      <w:bodyDiv w:val="1"/>
      <w:marLeft w:val="0"/>
      <w:marRight w:val="0"/>
      <w:marTop w:val="0"/>
      <w:marBottom w:val="0"/>
      <w:divBdr>
        <w:top w:val="none" w:sz="0" w:space="0" w:color="auto"/>
        <w:left w:val="none" w:sz="0" w:space="0" w:color="auto"/>
        <w:bottom w:val="none" w:sz="0" w:space="0" w:color="auto"/>
        <w:right w:val="none" w:sz="0" w:space="0" w:color="auto"/>
      </w:divBdr>
      <w:divsChild>
        <w:div w:id="1852991397">
          <w:marLeft w:val="0"/>
          <w:marRight w:val="0"/>
          <w:marTop w:val="0"/>
          <w:marBottom w:val="0"/>
          <w:divBdr>
            <w:top w:val="none" w:sz="0" w:space="0" w:color="auto"/>
            <w:left w:val="none" w:sz="0" w:space="0" w:color="auto"/>
            <w:bottom w:val="none" w:sz="0" w:space="0" w:color="auto"/>
            <w:right w:val="none" w:sz="0" w:space="0" w:color="auto"/>
          </w:divBdr>
          <w:divsChild>
            <w:div w:id="1643119469">
              <w:marLeft w:val="0"/>
              <w:marRight w:val="0"/>
              <w:marTop w:val="100"/>
              <w:marBottom w:val="100"/>
              <w:divBdr>
                <w:top w:val="none" w:sz="0" w:space="0" w:color="auto"/>
                <w:left w:val="none" w:sz="0" w:space="0" w:color="auto"/>
                <w:bottom w:val="none" w:sz="0" w:space="0" w:color="auto"/>
                <w:right w:val="none" w:sz="0" w:space="0" w:color="auto"/>
              </w:divBdr>
              <w:divsChild>
                <w:div w:id="1499661855">
                  <w:marLeft w:val="0"/>
                  <w:marRight w:val="0"/>
                  <w:marTop w:val="0"/>
                  <w:marBottom w:val="0"/>
                  <w:divBdr>
                    <w:top w:val="none" w:sz="0" w:space="0" w:color="auto"/>
                    <w:left w:val="none" w:sz="0" w:space="0" w:color="auto"/>
                    <w:bottom w:val="none" w:sz="0" w:space="0" w:color="auto"/>
                    <w:right w:val="none" w:sz="0" w:space="0" w:color="auto"/>
                  </w:divBdr>
                  <w:divsChild>
                    <w:div w:id="1247306291">
                      <w:marLeft w:val="0"/>
                      <w:marRight w:val="0"/>
                      <w:marTop w:val="0"/>
                      <w:marBottom w:val="0"/>
                      <w:divBdr>
                        <w:top w:val="none" w:sz="0" w:space="0" w:color="auto"/>
                        <w:left w:val="none" w:sz="0" w:space="0" w:color="auto"/>
                        <w:bottom w:val="none" w:sz="0" w:space="0" w:color="auto"/>
                        <w:right w:val="none" w:sz="0" w:space="0" w:color="auto"/>
                      </w:divBdr>
                      <w:divsChild>
                        <w:div w:id="1457871673">
                          <w:marLeft w:val="0"/>
                          <w:marRight w:val="0"/>
                          <w:marTop w:val="0"/>
                          <w:marBottom w:val="0"/>
                          <w:divBdr>
                            <w:top w:val="none" w:sz="0" w:space="0" w:color="auto"/>
                            <w:left w:val="none" w:sz="0" w:space="0" w:color="auto"/>
                            <w:bottom w:val="none" w:sz="0" w:space="0" w:color="auto"/>
                            <w:right w:val="none" w:sz="0" w:space="0" w:color="auto"/>
                          </w:divBdr>
                          <w:divsChild>
                            <w:div w:id="1831829482">
                              <w:marLeft w:val="0"/>
                              <w:marRight w:val="0"/>
                              <w:marTop w:val="0"/>
                              <w:marBottom w:val="0"/>
                              <w:divBdr>
                                <w:top w:val="none" w:sz="0" w:space="0" w:color="auto"/>
                                <w:left w:val="none" w:sz="0" w:space="0" w:color="auto"/>
                                <w:bottom w:val="none" w:sz="0" w:space="0" w:color="auto"/>
                                <w:right w:val="none" w:sz="0" w:space="0" w:color="auto"/>
                              </w:divBdr>
                              <w:divsChild>
                                <w:div w:id="158082730">
                                  <w:marLeft w:val="0"/>
                                  <w:marRight w:val="0"/>
                                  <w:marTop w:val="0"/>
                                  <w:marBottom w:val="0"/>
                                  <w:divBdr>
                                    <w:top w:val="none" w:sz="0" w:space="0" w:color="auto"/>
                                    <w:left w:val="none" w:sz="0" w:space="0" w:color="auto"/>
                                    <w:bottom w:val="none" w:sz="0" w:space="0" w:color="auto"/>
                                    <w:right w:val="none" w:sz="0" w:space="0" w:color="auto"/>
                                  </w:divBdr>
                                  <w:divsChild>
                                    <w:div w:id="669723071">
                                      <w:marLeft w:val="0"/>
                                      <w:marRight w:val="0"/>
                                      <w:marTop w:val="0"/>
                                      <w:marBottom w:val="0"/>
                                      <w:divBdr>
                                        <w:top w:val="none" w:sz="0" w:space="0" w:color="auto"/>
                                        <w:left w:val="none" w:sz="0" w:space="0" w:color="auto"/>
                                        <w:bottom w:val="none" w:sz="0" w:space="0" w:color="auto"/>
                                        <w:right w:val="none" w:sz="0" w:space="0" w:color="auto"/>
                                      </w:divBdr>
                                      <w:divsChild>
                                        <w:div w:id="13829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 w:id="2095786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2.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customXml/itemProps4.xml><?xml version="1.0" encoding="utf-8"?>
<ds:datastoreItem xmlns:ds="http://schemas.openxmlformats.org/officeDocument/2006/customXml" ds:itemID="{C8634D09-DEEC-4C24-9CBF-54B427FB6016}">
  <ds:schemaRefs>
    <ds:schemaRef ds:uri="http://schemas.openxmlformats.org/officeDocument/2006/bibliography"/>
  </ds:schemaRefs>
</ds:datastoreItem>
</file>

<file path=customXml/itemProps5.xml><?xml version="1.0" encoding="utf-8"?>
<ds:datastoreItem xmlns:ds="http://schemas.openxmlformats.org/officeDocument/2006/customXml" ds:itemID="{357BC481-40BC-40D7-87C3-6ECE5AC76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Elegant Letter</Template>
  <TotalTime>192</TotalTime>
  <Pages>2</Pages>
  <Words>983</Words>
  <Characters>5609</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
  <cp:lastModifiedBy>Martina Brezovnik</cp:lastModifiedBy>
  <cp:revision>68</cp:revision>
  <cp:lastPrinted>2005-10-07T13:21:00Z</cp:lastPrinted>
  <dcterms:created xsi:type="dcterms:W3CDTF">2021-06-17T08:59:00Z</dcterms:created>
  <dcterms:modified xsi:type="dcterms:W3CDTF">2026-03-10T11:27:00Z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